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6B8E7" w14:textId="77777777" w:rsidR="00883428" w:rsidRPr="0010058D" w:rsidRDefault="00714630" w:rsidP="00723686">
      <w:pPr>
        <w:ind w:left="2832" w:right="197" w:firstLine="3"/>
        <w:jc w:val="center"/>
        <w:rPr>
          <w:rFonts w:ascii="Arial" w:hAnsi="Arial" w:cs="Arial"/>
          <w:spacing w:val="-5"/>
          <w:sz w:val="32"/>
          <w:szCs w:val="32"/>
          <w:lang w:val="fr-FR"/>
        </w:rPr>
      </w:pPr>
      <w:r w:rsidRPr="0010058D">
        <w:rPr>
          <w:rFonts w:ascii="Arial" w:hAnsi="Arial" w:cs="Arial"/>
          <w:spacing w:val="-5"/>
          <w:sz w:val="32"/>
          <w:szCs w:val="32"/>
          <w:lang w:val="fr-FR"/>
        </w:rPr>
        <w:t>ACCORD D’ENTREPRISE RELATIF A</w:t>
      </w:r>
      <w:r w:rsidR="001D2B49" w:rsidRPr="0010058D">
        <w:rPr>
          <w:rFonts w:ascii="Arial" w:hAnsi="Arial" w:cs="Arial"/>
          <w:spacing w:val="-5"/>
          <w:sz w:val="32"/>
          <w:szCs w:val="32"/>
          <w:lang w:val="fr-FR"/>
        </w:rPr>
        <w:t>U CONGE « PARENT</w:t>
      </w:r>
      <w:r w:rsidR="00883428" w:rsidRPr="0010058D">
        <w:rPr>
          <w:rFonts w:ascii="Arial" w:hAnsi="Arial" w:cs="Arial"/>
          <w:spacing w:val="-5"/>
          <w:sz w:val="32"/>
          <w:szCs w:val="32"/>
          <w:lang w:val="fr-FR"/>
        </w:rPr>
        <w:t>/PROCHE DEPENDANT »</w:t>
      </w:r>
    </w:p>
    <w:p w14:paraId="16C01F95" w14:textId="77777777" w:rsidR="00883428" w:rsidRPr="0010058D" w:rsidRDefault="00883428" w:rsidP="00723686">
      <w:pPr>
        <w:ind w:left="2832" w:right="197" w:firstLine="3"/>
        <w:jc w:val="both"/>
        <w:rPr>
          <w:rFonts w:ascii="Arial" w:hAnsi="Arial" w:cs="Arial"/>
          <w:spacing w:val="-5"/>
          <w:sz w:val="32"/>
          <w:szCs w:val="32"/>
          <w:lang w:val="fr-FR"/>
        </w:rPr>
      </w:pPr>
    </w:p>
    <w:p w14:paraId="023224FD" w14:textId="77777777" w:rsidR="00883428" w:rsidRPr="0010058D" w:rsidRDefault="00883428" w:rsidP="00723686">
      <w:pPr>
        <w:ind w:left="2832" w:right="197" w:firstLine="3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10F4AF81" w14:textId="466B7958" w:rsidR="00924215" w:rsidRPr="0010058D" w:rsidRDefault="00924215" w:rsidP="00723686">
      <w:pPr>
        <w:ind w:right="197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3C5D4979" w14:textId="77777777" w:rsidR="00924215" w:rsidRPr="0010058D" w:rsidRDefault="00924215" w:rsidP="00723686">
      <w:pPr>
        <w:ind w:right="197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4919EC0F" w14:textId="3DA01FE3" w:rsidR="00924215" w:rsidRPr="00723686" w:rsidRDefault="00924215" w:rsidP="00723686">
      <w:pPr>
        <w:ind w:right="197"/>
        <w:jc w:val="both"/>
        <w:rPr>
          <w:rFonts w:ascii="Arial" w:hAnsi="Arial" w:cs="Arial"/>
          <w:spacing w:val="-5"/>
          <w:lang w:val="fr-FR"/>
        </w:rPr>
      </w:pPr>
      <w:proofErr w:type="gramStart"/>
      <w:r w:rsidRPr="00723686">
        <w:rPr>
          <w:rFonts w:ascii="Arial" w:hAnsi="Arial" w:cs="Arial"/>
          <w:spacing w:val="-5"/>
          <w:lang w:val="fr-FR"/>
        </w:rPr>
        <w:t>ENTRE LES</w:t>
      </w:r>
      <w:proofErr w:type="gramEnd"/>
      <w:r w:rsidRPr="00723686">
        <w:rPr>
          <w:rFonts w:ascii="Arial" w:hAnsi="Arial" w:cs="Arial"/>
          <w:spacing w:val="-5"/>
          <w:lang w:val="fr-FR"/>
        </w:rPr>
        <w:t xml:space="preserve"> SOUSSIGNES : </w:t>
      </w:r>
    </w:p>
    <w:p w14:paraId="2CAE27FD" w14:textId="77777777" w:rsidR="00924215" w:rsidRPr="00723686" w:rsidRDefault="00924215" w:rsidP="00723686">
      <w:pPr>
        <w:ind w:right="197"/>
        <w:jc w:val="both"/>
        <w:rPr>
          <w:rFonts w:ascii="Arial" w:hAnsi="Arial" w:cs="Arial"/>
          <w:spacing w:val="-5"/>
          <w:lang w:val="fr-FR"/>
        </w:rPr>
      </w:pPr>
    </w:p>
    <w:p w14:paraId="0D772DD2" w14:textId="77777777" w:rsidR="00AF1549" w:rsidRPr="00AF1549" w:rsidRDefault="00AF1549" w:rsidP="00723686">
      <w:pPr>
        <w:ind w:right="102"/>
        <w:jc w:val="both"/>
        <w:rPr>
          <w:rFonts w:ascii="Arial" w:hAnsi="Arial" w:cs="Arial"/>
          <w:b/>
          <w:lang w:val="fr-FR" w:eastAsia="fr-FR"/>
        </w:rPr>
      </w:pPr>
      <w:r w:rsidRPr="00AF1549">
        <w:rPr>
          <w:rFonts w:ascii="Arial" w:hAnsi="Arial" w:cs="Arial"/>
          <w:b/>
          <w:lang w:val="fr-FR" w:eastAsia="fr-FR"/>
        </w:rPr>
        <w:t>L’Association MISSION LOCALE DU PAYS DE MORLAIX</w:t>
      </w:r>
    </w:p>
    <w:p w14:paraId="30258CC9" w14:textId="77777777" w:rsidR="00AF1549" w:rsidRPr="00AF1549" w:rsidRDefault="00AF1549" w:rsidP="00723686">
      <w:pPr>
        <w:ind w:right="102"/>
        <w:jc w:val="both"/>
        <w:rPr>
          <w:rFonts w:ascii="Arial" w:hAnsi="Arial" w:cs="Arial"/>
          <w:lang w:val="fr-FR" w:eastAsia="fr-FR"/>
        </w:rPr>
      </w:pPr>
      <w:r w:rsidRPr="00AF1549">
        <w:rPr>
          <w:rFonts w:ascii="Arial" w:hAnsi="Arial" w:cs="Arial"/>
          <w:lang w:val="fr-FR" w:eastAsia="fr-FR"/>
        </w:rPr>
        <w:t>Située Rue Jean Caërou – ZA La Boissière à MORLAIX</w:t>
      </w:r>
    </w:p>
    <w:p w14:paraId="2B96B70A" w14:textId="77777777" w:rsidR="00AF1549" w:rsidRPr="00AF1549" w:rsidRDefault="00AF1549" w:rsidP="00723686">
      <w:pPr>
        <w:ind w:right="102"/>
        <w:jc w:val="both"/>
        <w:rPr>
          <w:rFonts w:ascii="Arial" w:hAnsi="Arial" w:cs="Arial"/>
          <w:lang w:val="fr-FR" w:eastAsia="fr-FR"/>
        </w:rPr>
      </w:pPr>
      <w:r w:rsidRPr="00AF1549">
        <w:rPr>
          <w:rFonts w:ascii="Arial" w:hAnsi="Arial" w:cs="Arial"/>
          <w:lang w:val="fr-FR" w:eastAsia="fr-FR"/>
        </w:rPr>
        <w:t>Siret : 380 454 918 00026</w:t>
      </w:r>
    </w:p>
    <w:p w14:paraId="4FF8C111" w14:textId="77777777" w:rsidR="00AF1549" w:rsidRPr="00AF1549" w:rsidRDefault="00AF1549" w:rsidP="00723686">
      <w:pPr>
        <w:ind w:right="102"/>
        <w:jc w:val="both"/>
        <w:rPr>
          <w:rFonts w:ascii="Arial" w:hAnsi="Arial" w:cs="Arial"/>
          <w:lang w:val="fr-FR" w:eastAsia="fr-FR"/>
        </w:rPr>
      </w:pPr>
      <w:r w:rsidRPr="00AF1549">
        <w:rPr>
          <w:rFonts w:ascii="Arial" w:hAnsi="Arial" w:cs="Arial"/>
          <w:lang w:val="fr-FR" w:eastAsia="fr-FR"/>
        </w:rPr>
        <w:t>Code NAF : 8899 B</w:t>
      </w:r>
    </w:p>
    <w:p w14:paraId="15137921" w14:textId="1042C641" w:rsidR="00AF1549" w:rsidRPr="00723686" w:rsidRDefault="00AF1549" w:rsidP="00723686">
      <w:pPr>
        <w:ind w:right="102"/>
        <w:jc w:val="both"/>
        <w:rPr>
          <w:rFonts w:ascii="Arial" w:hAnsi="Arial" w:cs="Arial"/>
          <w:lang w:val="fr-FR" w:eastAsia="fr-FR"/>
        </w:rPr>
      </w:pPr>
      <w:r w:rsidRPr="00AF1549">
        <w:rPr>
          <w:rFonts w:ascii="Arial" w:hAnsi="Arial" w:cs="Arial"/>
          <w:lang w:val="fr-FR" w:eastAsia="fr-FR"/>
        </w:rPr>
        <w:t>Représentée par Mons</w:t>
      </w:r>
      <w:r w:rsidR="00A90C21">
        <w:rPr>
          <w:rFonts w:ascii="Arial" w:hAnsi="Arial" w:cs="Arial"/>
          <w:lang w:val="fr-FR" w:eastAsia="fr-FR"/>
        </w:rPr>
        <w:t>ieur ………</w:t>
      </w:r>
      <w:r w:rsidRPr="00AF1549">
        <w:rPr>
          <w:rFonts w:ascii="Arial" w:hAnsi="Arial" w:cs="Arial"/>
          <w:lang w:val="fr-FR" w:eastAsia="fr-FR"/>
        </w:rPr>
        <w:t>, en qualité de Président,</w:t>
      </w:r>
      <w:r w:rsidR="00EF33FB" w:rsidRPr="00723686">
        <w:rPr>
          <w:rFonts w:ascii="Arial" w:hAnsi="Arial" w:cs="Arial"/>
          <w:lang w:val="fr-FR" w:eastAsia="fr-FR"/>
        </w:rPr>
        <w:t xml:space="preserve"> </w:t>
      </w:r>
      <w:r w:rsidR="00EF33FB" w:rsidRPr="00723686">
        <w:rPr>
          <w:rFonts w:ascii="Arial" w:hAnsi="Arial" w:cs="Arial"/>
          <w:lang w:val="fr-FR" w:eastAsia="fr-FR"/>
        </w:rPr>
        <w:tab/>
      </w:r>
      <w:r w:rsidR="00EF33FB" w:rsidRPr="00723686">
        <w:rPr>
          <w:rFonts w:ascii="Arial" w:hAnsi="Arial" w:cs="Arial"/>
          <w:lang w:val="fr-FR" w:eastAsia="fr-FR"/>
        </w:rPr>
        <w:tab/>
        <w:t>d’une part,</w:t>
      </w:r>
    </w:p>
    <w:p w14:paraId="0E735848" w14:textId="77777777" w:rsidR="00EF33FB" w:rsidRPr="00723686" w:rsidRDefault="00EF33FB" w:rsidP="00723686">
      <w:pPr>
        <w:ind w:right="102"/>
        <w:jc w:val="both"/>
        <w:rPr>
          <w:rFonts w:ascii="Arial" w:hAnsi="Arial" w:cs="Arial"/>
          <w:lang w:val="fr-FR" w:eastAsia="fr-FR"/>
        </w:rPr>
      </w:pPr>
    </w:p>
    <w:p w14:paraId="1692E73C" w14:textId="3348E246" w:rsidR="00EF33FB" w:rsidRPr="00723686" w:rsidRDefault="00EF33FB" w:rsidP="00723686">
      <w:pPr>
        <w:ind w:right="102"/>
        <w:jc w:val="both"/>
        <w:rPr>
          <w:rFonts w:ascii="Arial" w:hAnsi="Arial" w:cs="Arial"/>
          <w:lang w:val="fr-FR" w:eastAsia="fr-FR"/>
        </w:rPr>
      </w:pPr>
      <w:r w:rsidRPr="00723686">
        <w:rPr>
          <w:rFonts w:ascii="Arial" w:hAnsi="Arial" w:cs="Arial"/>
          <w:lang w:val="fr-FR" w:eastAsia="fr-FR"/>
        </w:rPr>
        <w:t>ET</w:t>
      </w:r>
    </w:p>
    <w:p w14:paraId="16E61FE7" w14:textId="77777777" w:rsidR="00EF33FB" w:rsidRPr="00723686" w:rsidRDefault="00EF33FB" w:rsidP="00723686">
      <w:pPr>
        <w:ind w:right="102"/>
        <w:jc w:val="both"/>
        <w:rPr>
          <w:rFonts w:ascii="Arial" w:hAnsi="Arial" w:cs="Arial"/>
          <w:lang w:val="fr-FR" w:eastAsia="fr-FR"/>
        </w:rPr>
      </w:pPr>
    </w:p>
    <w:p w14:paraId="3FF980D8" w14:textId="77777777" w:rsidR="008E32BF" w:rsidRDefault="00EF33FB" w:rsidP="00723686">
      <w:pPr>
        <w:ind w:right="102"/>
        <w:jc w:val="both"/>
        <w:rPr>
          <w:rFonts w:ascii="Arial" w:hAnsi="Arial" w:cs="Arial"/>
          <w:lang w:val="fr-FR" w:eastAsia="fr-FR"/>
        </w:rPr>
      </w:pPr>
      <w:r w:rsidRPr="00723686">
        <w:rPr>
          <w:rFonts w:ascii="Arial" w:hAnsi="Arial" w:cs="Arial"/>
          <w:lang w:val="fr-FR" w:eastAsia="fr-FR"/>
        </w:rPr>
        <w:t>Les représentants du personnel</w:t>
      </w:r>
      <w:r w:rsidR="00F0103E" w:rsidRPr="00723686">
        <w:rPr>
          <w:rFonts w:ascii="Arial" w:hAnsi="Arial" w:cs="Arial"/>
          <w:lang w:val="fr-FR" w:eastAsia="fr-FR"/>
        </w:rPr>
        <w:t xml:space="preserve"> membres du CSE</w:t>
      </w:r>
      <w:r w:rsidR="00567022">
        <w:rPr>
          <w:rFonts w:ascii="Arial" w:hAnsi="Arial" w:cs="Arial"/>
          <w:lang w:val="fr-FR" w:eastAsia="fr-FR"/>
        </w:rPr>
        <w:t>, à la majorité, représenté</w:t>
      </w:r>
      <w:r w:rsidR="008E32BF">
        <w:rPr>
          <w:rFonts w:ascii="Arial" w:hAnsi="Arial" w:cs="Arial"/>
          <w:lang w:val="fr-FR" w:eastAsia="fr-FR"/>
        </w:rPr>
        <w:t>s par :</w:t>
      </w:r>
    </w:p>
    <w:p w14:paraId="0884E67C" w14:textId="6CBC6801" w:rsidR="008E32BF" w:rsidRDefault="008E32BF" w:rsidP="00723686">
      <w:pPr>
        <w:ind w:right="102"/>
        <w:jc w:val="both"/>
        <w:rPr>
          <w:rFonts w:ascii="Arial" w:hAnsi="Arial" w:cs="Arial"/>
          <w:lang w:val="fr-FR" w:eastAsia="fr-FR"/>
        </w:rPr>
      </w:pPr>
      <w:r>
        <w:rPr>
          <w:rFonts w:ascii="Arial" w:hAnsi="Arial" w:cs="Arial"/>
          <w:lang w:val="fr-FR" w:eastAsia="fr-FR"/>
        </w:rPr>
        <w:t>Mme</w:t>
      </w:r>
      <w:r w:rsidR="003709A5">
        <w:rPr>
          <w:rFonts w:ascii="Arial" w:hAnsi="Arial" w:cs="Arial"/>
          <w:lang w:val="fr-FR" w:eastAsia="fr-FR"/>
        </w:rPr>
        <w:t xml:space="preserve"> </w:t>
      </w:r>
    </w:p>
    <w:p w14:paraId="2A310ACF" w14:textId="3EDAAC5E" w:rsidR="00140C17" w:rsidRDefault="008E32BF" w:rsidP="00723686">
      <w:pPr>
        <w:ind w:right="102"/>
        <w:jc w:val="both"/>
        <w:rPr>
          <w:rFonts w:ascii="Arial" w:hAnsi="Arial" w:cs="Arial"/>
          <w:lang w:val="fr-FR" w:eastAsia="fr-FR"/>
        </w:rPr>
      </w:pPr>
      <w:proofErr w:type="gramStart"/>
      <w:r>
        <w:rPr>
          <w:rFonts w:ascii="Arial" w:hAnsi="Arial" w:cs="Arial"/>
          <w:lang w:val="fr-FR" w:eastAsia="fr-FR"/>
        </w:rPr>
        <w:t>Mme</w:t>
      </w:r>
      <w:r w:rsidR="00DF6041">
        <w:rPr>
          <w:rFonts w:ascii="Arial" w:hAnsi="Arial" w:cs="Arial"/>
          <w:lang w:val="fr-FR" w:eastAsia="fr-FR"/>
        </w:rPr>
        <w:t xml:space="preserve"> ,</w:t>
      </w:r>
      <w:proofErr w:type="gramEnd"/>
      <w:r w:rsidR="00DF6041">
        <w:rPr>
          <w:rFonts w:ascii="Arial" w:hAnsi="Arial" w:cs="Arial"/>
          <w:lang w:val="fr-FR" w:eastAsia="fr-FR"/>
        </w:rPr>
        <w:t xml:space="preserve"> </w:t>
      </w:r>
      <w:r w:rsidR="00124D63">
        <w:rPr>
          <w:rFonts w:ascii="Arial" w:hAnsi="Arial" w:cs="Arial"/>
          <w:lang w:val="fr-FR" w:eastAsia="fr-FR"/>
        </w:rPr>
        <w:t xml:space="preserve">membres titulaires suivant </w:t>
      </w:r>
      <w:proofErr w:type="spellStart"/>
      <w:r w:rsidR="00124D63">
        <w:rPr>
          <w:rFonts w:ascii="Arial" w:hAnsi="Arial" w:cs="Arial"/>
          <w:lang w:val="fr-FR" w:eastAsia="fr-FR"/>
        </w:rPr>
        <w:t>procès ver</w:t>
      </w:r>
      <w:r w:rsidR="00140C17">
        <w:rPr>
          <w:rFonts w:ascii="Arial" w:hAnsi="Arial" w:cs="Arial"/>
          <w:lang w:val="fr-FR" w:eastAsia="fr-FR"/>
        </w:rPr>
        <w:t>bal</w:t>
      </w:r>
      <w:proofErr w:type="spellEnd"/>
      <w:r w:rsidR="00140C17">
        <w:rPr>
          <w:rFonts w:ascii="Arial" w:hAnsi="Arial" w:cs="Arial"/>
          <w:lang w:val="fr-FR" w:eastAsia="fr-FR"/>
        </w:rPr>
        <w:t xml:space="preserve"> joint, </w:t>
      </w:r>
    </w:p>
    <w:p w14:paraId="01EF37DA" w14:textId="41AD2353" w:rsidR="00EF33FB" w:rsidRPr="00723686" w:rsidRDefault="00F0103E" w:rsidP="007045CE">
      <w:pPr>
        <w:ind w:left="7080" w:right="102" w:firstLine="708"/>
        <w:jc w:val="both"/>
        <w:rPr>
          <w:rFonts w:ascii="Arial" w:hAnsi="Arial" w:cs="Arial"/>
          <w:lang w:val="fr-FR" w:eastAsia="fr-FR"/>
        </w:rPr>
      </w:pPr>
      <w:proofErr w:type="gramStart"/>
      <w:r w:rsidRPr="00723686">
        <w:rPr>
          <w:rFonts w:ascii="Arial" w:hAnsi="Arial" w:cs="Arial"/>
          <w:lang w:val="fr-FR" w:eastAsia="fr-FR"/>
        </w:rPr>
        <w:t>d’autre</w:t>
      </w:r>
      <w:proofErr w:type="gramEnd"/>
      <w:r w:rsidRPr="00723686">
        <w:rPr>
          <w:rFonts w:ascii="Arial" w:hAnsi="Arial" w:cs="Arial"/>
          <w:lang w:val="fr-FR" w:eastAsia="fr-FR"/>
        </w:rPr>
        <w:t xml:space="preserve"> part,</w:t>
      </w:r>
    </w:p>
    <w:p w14:paraId="066B72EC" w14:textId="77777777" w:rsidR="00DF5957" w:rsidRPr="00723686" w:rsidRDefault="00DF5957" w:rsidP="00723686">
      <w:pPr>
        <w:ind w:right="102"/>
        <w:jc w:val="both"/>
        <w:rPr>
          <w:rFonts w:ascii="Arial" w:hAnsi="Arial" w:cs="Arial"/>
          <w:lang w:val="fr-FR" w:eastAsia="fr-FR"/>
        </w:rPr>
      </w:pPr>
    </w:p>
    <w:p w14:paraId="086CA5BE" w14:textId="4FCE713F" w:rsidR="00DF5957" w:rsidRPr="00723686" w:rsidRDefault="00DF5957" w:rsidP="00723686">
      <w:pPr>
        <w:ind w:right="102"/>
        <w:jc w:val="both"/>
        <w:rPr>
          <w:rFonts w:ascii="Arial" w:hAnsi="Arial" w:cs="Arial"/>
          <w:b/>
          <w:bCs/>
          <w:lang w:val="fr-FR" w:eastAsia="fr-FR"/>
        </w:rPr>
      </w:pPr>
      <w:r w:rsidRPr="00723686">
        <w:rPr>
          <w:rFonts w:ascii="Arial" w:hAnsi="Arial" w:cs="Arial"/>
          <w:b/>
          <w:bCs/>
          <w:lang w:val="fr-FR" w:eastAsia="fr-FR"/>
        </w:rPr>
        <w:t>IL A ETE CONVENU CE QUI SUIT :</w:t>
      </w:r>
    </w:p>
    <w:p w14:paraId="2131BE38" w14:textId="77777777" w:rsidR="00DF5957" w:rsidRPr="0010058D" w:rsidRDefault="00DF5957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23DDB60D" w14:textId="77777777" w:rsidR="00DF5957" w:rsidRPr="0010058D" w:rsidRDefault="00DF5957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40BE7034" w14:textId="07D04E0A" w:rsidR="00DF5957" w:rsidRPr="0010058D" w:rsidRDefault="00DF5957" w:rsidP="00723686">
      <w:pPr>
        <w:ind w:right="102"/>
        <w:jc w:val="both"/>
        <w:rPr>
          <w:rFonts w:ascii="Arial" w:hAnsi="Arial" w:cs="Arial"/>
          <w:b/>
          <w:bCs/>
          <w:sz w:val="24"/>
          <w:szCs w:val="24"/>
          <w:lang w:val="fr-FR" w:eastAsia="fr-FR"/>
        </w:rPr>
      </w:pPr>
      <w:r w:rsidRPr="0010058D">
        <w:rPr>
          <w:rFonts w:ascii="Arial" w:hAnsi="Arial" w:cs="Arial"/>
          <w:b/>
          <w:bCs/>
          <w:sz w:val="24"/>
          <w:szCs w:val="24"/>
          <w:lang w:val="fr-FR" w:eastAsia="fr-FR"/>
        </w:rPr>
        <w:t>PREAMBULE :</w:t>
      </w:r>
    </w:p>
    <w:p w14:paraId="273CBC60" w14:textId="77777777" w:rsidR="00DF5957" w:rsidRPr="0010058D" w:rsidRDefault="00DF5957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1D0BD20C" w14:textId="6526E674" w:rsidR="009E604E" w:rsidRPr="0010058D" w:rsidRDefault="009E604E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10058D">
        <w:rPr>
          <w:rFonts w:ascii="Arial" w:hAnsi="Arial" w:cs="Arial"/>
          <w:sz w:val="24"/>
          <w:szCs w:val="24"/>
          <w:lang w:val="fr-FR" w:eastAsia="fr-FR"/>
        </w:rPr>
        <w:t>La Convention collective</w:t>
      </w:r>
      <w:r w:rsidR="00EE3F14" w:rsidRPr="0010058D">
        <w:rPr>
          <w:rFonts w:ascii="Arial" w:hAnsi="Arial" w:cs="Arial"/>
          <w:sz w:val="24"/>
          <w:szCs w:val="24"/>
          <w:lang w:val="fr-FR" w:eastAsia="fr-FR"/>
        </w:rPr>
        <w:t xml:space="preserve"> des Missions Locales et PAIO (IDCC 2190) applicable à notre association, </w:t>
      </w:r>
      <w:r w:rsidR="0008709C" w:rsidRPr="0010058D">
        <w:rPr>
          <w:rFonts w:ascii="Arial" w:hAnsi="Arial" w:cs="Arial"/>
          <w:sz w:val="24"/>
          <w:szCs w:val="24"/>
          <w:lang w:val="fr-FR" w:eastAsia="fr-FR"/>
        </w:rPr>
        <w:t>ne prévoit pas l’octroi de congés pour motif « parent/proche dépendant »</w:t>
      </w:r>
      <w:r w:rsidR="00C9621A" w:rsidRPr="0010058D">
        <w:rPr>
          <w:rFonts w:ascii="Arial" w:hAnsi="Arial" w:cs="Arial"/>
          <w:sz w:val="24"/>
          <w:szCs w:val="24"/>
          <w:lang w:val="fr-FR" w:eastAsia="fr-FR"/>
        </w:rPr>
        <w:t>, à l’inverse du congé « enfant malade ».</w:t>
      </w:r>
    </w:p>
    <w:p w14:paraId="02815488" w14:textId="77777777" w:rsidR="00D06848" w:rsidRPr="0010058D" w:rsidRDefault="00D06848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003DCAD0" w14:textId="39B76232" w:rsidR="00D06848" w:rsidRPr="0010058D" w:rsidRDefault="00D06848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10058D">
        <w:rPr>
          <w:rFonts w:ascii="Arial" w:hAnsi="Arial" w:cs="Arial"/>
          <w:sz w:val="24"/>
          <w:szCs w:val="24"/>
          <w:lang w:val="fr-FR" w:eastAsia="fr-FR"/>
        </w:rPr>
        <w:t>Or, dans une carrière professionnelle</w:t>
      </w:r>
      <w:r w:rsidR="00646FB6" w:rsidRPr="0010058D">
        <w:rPr>
          <w:rFonts w:ascii="Arial" w:hAnsi="Arial" w:cs="Arial"/>
          <w:sz w:val="24"/>
          <w:szCs w:val="24"/>
          <w:lang w:val="fr-FR" w:eastAsia="fr-FR"/>
        </w:rPr>
        <w:t xml:space="preserve">, </w:t>
      </w:r>
      <w:r w:rsidR="005D363C" w:rsidRPr="0010058D">
        <w:rPr>
          <w:rFonts w:ascii="Arial" w:hAnsi="Arial" w:cs="Arial"/>
          <w:sz w:val="24"/>
          <w:szCs w:val="24"/>
          <w:lang w:val="fr-FR" w:eastAsia="fr-FR"/>
        </w:rPr>
        <w:t xml:space="preserve">les besoins de </w:t>
      </w:r>
      <w:r w:rsidR="004111CC" w:rsidRPr="0010058D">
        <w:rPr>
          <w:rFonts w:ascii="Arial" w:hAnsi="Arial" w:cs="Arial"/>
          <w:sz w:val="24"/>
          <w:szCs w:val="24"/>
          <w:lang w:val="fr-FR" w:eastAsia="fr-FR"/>
        </w:rPr>
        <w:t>présence / soutien familial évoluent</w:t>
      </w:r>
      <w:r w:rsidR="0074464B" w:rsidRPr="0010058D">
        <w:rPr>
          <w:rFonts w:ascii="Arial" w:hAnsi="Arial" w:cs="Arial"/>
          <w:sz w:val="24"/>
          <w:szCs w:val="24"/>
          <w:lang w:val="fr-FR" w:eastAsia="fr-FR"/>
        </w:rPr>
        <w:t xml:space="preserve"> avec l’âge. Lorsque l’on est jeune parent, </w:t>
      </w:r>
      <w:r w:rsidR="00671ABF" w:rsidRPr="0010058D">
        <w:rPr>
          <w:rFonts w:ascii="Arial" w:hAnsi="Arial" w:cs="Arial"/>
          <w:sz w:val="24"/>
          <w:szCs w:val="24"/>
          <w:lang w:val="fr-FR" w:eastAsia="fr-FR"/>
        </w:rPr>
        <w:t>il est fréquent de devoir assurer une présence parentale pour « enfant malade »</w:t>
      </w:r>
      <w:r w:rsidR="00930C7B" w:rsidRPr="0010058D">
        <w:rPr>
          <w:rFonts w:ascii="Arial" w:hAnsi="Arial" w:cs="Arial"/>
          <w:sz w:val="24"/>
          <w:szCs w:val="24"/>
          <w:lang w:val="fr-FR" w:eastAsia="fr-FR"/>
        </w:rPr>
        <w:t>, mais lorsque les enfants sont grands et indépendants, d’autres contraintes familiales</w:t>
      </w:r>
      <w:r w:rsidR="00E10F26">
        <w:rPr>
          <w:rFonts w:ascii="Arial" w:hAnsi="Arial" w:cs="Arial"/>
          <w:sz w:val="24"/>
          <w:szCs w:val="24"/>
          <w:lang w:val="fr-FR" w:eastAsia="fr-FR"/>
        </w:rPr>
        <w:t>, telles que des parents âgés</w:t>
      </w:r>
      <w:r w:rsidR="00A73E62">
        <w:rPr>
          <w:rFonts w:ascii="Arial" w:hAnsi="Arial" w:cs="Arial"/>
          <w:sz w:val="24"/>
          <w:szCs w:val="24"/>
          <w:lang w:val="fr-FR" w:eastAsia="fr-FR"/>
        </w:rPr>
        <w:t xml:space="preserve"> et/ou dépendants,</w:t>
      </w:r>
      <w:r w:rsidR="00930C7B" w:rsidRPr="0010058D">
        <w:rPr>
          <w:rFonts w:ascii="Arial" w:hAnsi="Arial" w:cs="Arial"/>
          <w:sz w:val="24"/>
          <w:szCs w:val="24"/>
          <w:lang w:val="fr-FR" w:eastAsia="fr-FR"/>
        </w:rPr>
        <w:t xml:space="preserve"> peuvent </w:t>
      </w:r>
      <w:r w:rsidR="00305BE1" w:rsidRPr="0010058D">
        <w:rPr>
          <w:rFonts w:ascii="Arial" w:hAnsi="Arial" w:cs="Arial"/>
          <w:sz w:val="24"/>
          <w:szCs w:val="24"/>
          <w:lang w:val="fr-FR" w:eastAsia="fr-FR"/>
        </w:rPr>
        <w:t>altérer la qualité</w:t>
      </w:r>
      <w:r w:rsidR="00B02E64" w:rsidRPr="0010058D">
        <w:rPr>
          <w:rFonts w:ascii="Arial" w:hAnsi="Arial" w:cs="Arial"/>
          <w:sz w:val="24"/>
          <w:szCs w:val="24"/>
          <w:lang w:val="fr-FR" w:eastAsia="fr-FR"/>
        </w:rPr>
        <w:t xml:space="preserve"> du travail, par des préoccupations dépourvues de solution.</w:t>
      </w:r>
    </w:p>
    <w:p w14:paraId="6DB23A44" w14:textId="77777777" w:rsidR="00B02E64" w:rsidRPr="0010058D" w:rsidRDefault="00B02E64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5D94E603" w14:textId="0556920F" w:rsidR="00B02E64" w:rsidRPr="0010058D" w:rsidRDefault="00BB7C72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10058D">
        <w:rPr>
          <w:rFonts w:ascii="Arial" w:hAnsi="Arial" w:cs="Arial"/>
          <w:sz w:val="24"/>
          <w:szCs w:val="24"/>
          <w:lang w:val="fr-FR" w:eastAsia="fr-FR"/>
        </w:rPr>
        <w:t>C’est sur ce contexte que les parties se sont rencontrées</w:t>
      </w:r>
      <w:r w:rsidR="00B22F21" w:rsidRPr="0010058D">
        <w:rPr>
          <w:rFonts w:ascii="Arial" w:hAnsi="Arial" w:cs="Arial"/>
          <w:sz w:val="24"/>
          <w:szCs w:val="24"/>
          <w:lang w:val="fr-FR" w:eastAsia="fr-FR"/>
        </w:rPr>
        <w:t xml:space="preserve"> afin de négocier l’octroi de jours de congés pour « accompagnement d’un parent, d’un proche, dépendant »</w:t>
      </w:r>
      <w:r w:rsidR="008315C3" w:rsidRPr="0010058D">
        <w:rPr>
          <w:rFonts w:ascii="Arial" w:hAnsi="Arial" w:cs="Arial"/>
          <w:sz w:val="24"/>
          <w:szCs w:val="24"/>
          <w:lang w:val="fr-FR" w:eastAsia="fr-FR"/>
        </w:rPr>
        <w:t>.</w:t>
      </w:r>
    </w:p>
    <w:p w14:paraId="1AEE4AF6" w14:textId="77777777" w:rsidR="004A0632" w:rsidRPr="0010058D" w:rsidRDefault="004A0632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1E7C8353" w14:textId="10A228DF" w:rsidR="004A0632" w:rsidRDefault="004A0632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10058D">
        <w:rPr>
          <w:rFonts w:ascii="Arial" w:hAnsi="Arial" w:cs="Arial"/>
          <w:sz w:val="24"/>
          <w:szCs w:val="24"/>
          <w:lang w:val="fr-FR" w:eastAsia="fr-FR"/>
        </w:rPr>
        <w:t>Il convient de préciser que ce congé</w:t>
      </w:r>
      <w:r w:rsidR="00824759" w:rsidRPr="0010058D">
        <w:rPr>
          <w:rFonts w:ascii="Arial" w:hAnsi="Arial" w:cs="Arial"/>
          <w:sz w:val="24"/>
          <w:szCs w:val="24"/>
          <w:lang w:val="fr-FR" w:eastAsia="fr-FR"/>
        </w:rPr>
        <w:t>, sollicité au coup par coup, est différent des dispositions existantes</w:t>
      </w:r>
      <w:r w:rsidR="00C03C83" w:rsidRPr="0010058D">
        <w:rPr>
          <w:rFonts w:ascii="Arial" w:hAnsi="Arial" w:cs="Arial"/>
          <w:sz w:val="24"/>
          <w:szCs w:val="24"/>
          <w:lang w:val="fr-FR" w:eastAsia="fr-FR"/>
        </w:rPr>
        <w:t xml:space="preserve"> comme le congé proche aidant</w:t>
      </w:r>
      <w:r w:rsidR="004374FA" w:rsidRPr="0010058D">
        <w:rPr>
          <w:rFonts w:ascii="Arial" w:hAnsi="Arial" w:cs="Arial"/>
          <w:sz w:val="24"/>
          <w:szCs w:val="24"/>
          <w:lang w:val="fr-FR" w:eastAsia="fr-FR"/>
        </w:rPr>
        <w:t>, qui fait l’objet d’une absence prolongée, indemnisée.</w:t>
      </w:r>
    </w:p>
    <w:p w14:paraId="75DD33C4" w14:textId="77777777" w:rsidR="0010058D" w:rsidRDefault="0010058D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285B17BD" w14:textId="77777777" w:rsidR="0010058D" w:rsidRDefault="0010058D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2A6595FB" w14:textId="77777777" w:rsidR="0010058D" w:rsidRDefault="0010058D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6B322DFB" w14:textId="77777777" w:rsidR="0010058D" w:rsidRPr="0010058D" w:rsidRDefault="0010058D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30D81B13" w14:textId="77777777" w:rsidR="00CB10BA" w:rsidRPr="0010058D" w:rsidRDefault="00CB10BA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4884E479" w14:textId="77777777" w:rsidR="0010058D" w:rsidRDefault="0010058D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377C153B" w14:textId="77777777" w:rsidR="0010058D" w:rsidRDefault="0010058D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7F716D04" w14:textId="77777777" w:rsidR="0010058D" w:rsidRDefault="0010058D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003B1B5A" w14:textId="77777777" w:rsidR="007842BB" w:rsidRDefault="007842BB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4A5BDBF1" w14:textId="6F28831E" w:rsidR="00CB10BA" w:rsidRPr="0010058D" w:rsidRDefault="00CB10BA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10058D">
        <w:rPr>
          <w:rFonts w:ascii="Arial" w:hAnsi="Arial" w:cs="Arial"/>
          <w:sz w:val="24"/>
          <w:szCs w:val="24"/>
          <w:lang w:val="fr-FR" w:eastAsia="fr-FR"/>
        </w:rPr>
        <w:t xml:space="preserve">Le présent accord comporte les </w:t>
      </w:r>
      <w:r w:rsidR="00607DBE" w:rsidRPr="0010058D">
        <w:rPr>
          <w:rFonts w:ascii="Arial" w:hAnsi="Arial" w:cs="Arial"/>
          <w:sz w:val="24"/>
          <w:szCs w:val="24"/>
          <w:lang w:val="fr-FR" w:eastAsia="fr-FR"/>
        </w:rPr>
        <w:t>stipulations</w:t>
      </w:r>
      <w:r w:rsidRPr="0010058D">
        <w:rPr>
          <w:rFonts w:ascii="Arial" w:hAnsi="Arial" w:cs="Arial"/>
          <w:sz w:val="24"/>
          <w:szCs w:val="24"/>
          <w:lang w:val="fr-FR" w:eastAsia="fr-FR"/>
        </w:rPr>
        <w:t xml:space="preserve"> suivantes</w:t>
      </w:r>
      <w:r w:rsidR="00607DBE" w:rsidRPr="0010058D">
        <w:rPr>
          <w:rFonts w:ascii="Arial" w:hAnsi="Arial" w:cs="Arial"/>
          <w:sz w:val="24"/>
          <w:szCs w:val="24"/>
          <w:lang w:val="fr-FR" w:eastAsia="fr-FR"/>
        </w:rPr>
        <w:t xml:space="preserve"> : </w:t>
      </w:r>
    </w:p>
    <w:p w14:paraId="609A1F5C" w14:textId="77777777" w:rsidR="00607DBE" w:rsidRPr="0010058D" w:rsidRDefault="00607DBE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2B6E036B" w14:textId="3427B969" w:rsidR="00607DBE" w:rsidRPr="00233C50" w:rsidRDefault="00607DBE" w:rsidP="00723686">
      <w:pPr>
        <w:ind w:right="102"/>
        <w:jc w:val="both"/>
        <w:rPr>
          <w:rFonts w:ascii="Arial" w:hAnsi="Arial" w:cs="Arial"/>
          <w:lang w:val="fr-FR" w:eastAsia="fr-FR"/>
        </w:rPr>
      </w:pPr>
      <w:r w:rsidRPr="00233C50">
        <w:rPr>
          <w:rFonts w:ascii="Arial" w:hAnsi="Arial" w:cs="Arial"/>
          <w:lang w:val="fr-FR" w:eastAsia="fr-FR"/>
        </w:rPr>
        <w:t>ARTICLE 1 : CHAMP D’APPLICATION ET PERSONNEL CONCERNE</w:t>
      </w:r>
    </w:p>
    <w:p w14:paraId="7EB78B64" w14:textId="6F2EA5F1" w:rsidR="00607DBE" w:rsidRPr="00233C50" w:rsidRDefault="00607DBE" w:rsidP="00723686">
      <w:pPr>
        <w:ind w:right="102"/>
        <w:jc w:val="both"/>
        <w:rPr>
          <w:rFonts w:ascii="Arial" w:hAnsi="Arial" w:cs="Arial"/>
          <w:lang w:val="fr-FR" w:eastAsia="fr-FR"/>
        </w:rPr>
      </w:pPr>
      <w:r w:rsidRPr="00233C50">
        <w:rPr>
          <w:rFonts w:ascii="Arial" w:hAnsi="Arial" w:cs="Arial"/>
          <w:lang w:val="fr-FR" w:eastAsia="fr-FR"/>
        </w:rPr>
        <w:t xml:space="preserve">ARTICLE 2 : </w:t>
      </w:r>
      <w:r w:rsidR="00E90E01" w:rsidRPr="00233C50">
        <w:rPr>
          <w:rFonts w:ascii="Arial" w:hAnsi="Arial" w:cs="Arial"/>
          <w:lang w:val="fr-FR" w:eastAsia="fr-FR"/>
        </w:rPr>
        <w:t>PRECISIONS SUR LE LIEN DE FILIATION D</w:t>
      </w:r>
      <w:r w:rsidR="00402D52" w:rsidRPr="00233C50">
        <w:rPr>
          <w:rFonts w:ascii="Arial" w:hAnsi="Arial" w:cs="Arial"/>
          <w:lang w:val="fr-FR" w:eastAsia="fr-FR"/>
        </w:rPr>
        <w:t>E LA PERSONNE DEPENDANTE</w:t>
      </w:r>
    </w:p>
    <w:p w14:paraId="19479BE6" w14:textId="51FC6F13" w:rsidR="00402D52" w:rsidRPr="00233C50" w:rsidRDefault="00402D52" w:rsidP="00723686">
      <w:pPr>
        <w:ind w:right="102"/>
        <w:jc w:val="both"/>
        <w:rPr>
          <w:rFonts w:ascii="Arial" w:hAnsi="Arial" w:cs="Arial"/>
          <w:lang w:val="fr-FR" w:eastAsia="fr-FR"/>
        </w:rPr>
      </w:pPr>
      <w:r w:rsidRPr="00233C50">
        <w:rPr>
          <w:rFonts w:ascii="Arial" w:hAnsi="Arial" w:cs="Arial"/>
          <w:lang w:val="fr-FR" w:eastAsia="fr-FR"/>
        </w:rPr>
        <w:t xml:space="preserve">ARTICLE 3 : </w:t>
      </w:r>
      <w:r w:rsidR="00D2788D" w:rsidRPr="00233C50">
        <w:rPr>
          <w:rFonts w:ascii="Arial" w:hAnsi="Arial" w:cs="Arial"/>
          <w:lang w:val="fr-FR" w:eastAsia="fr-FR"/>
        </w:rPr>
        <w:t xml:space="preserve">PRECISIONS SUR LES JUSTIFICATIFS </w:t>
      </w:r>
      <w:r w:rsidR="008618CA" w:rsidRPr="00233C50">
        <w:rPr>
          <w:rFonts w:ascii="Arial" w:hAnsi="Arial" w:cs="Arial"/>
          <w:lang w:val="fr-FR" w:eastAsia="fr-FR"/>
        </w:rPr>
        <w:t>ELIGIBLES POUR JUSTIFIER LA DEMANDE</w:t>
      </w:r>
    </w:p>
    <w:p w14:paraId="526C3BD3" w14:textId="37B026CE" w:rsidR="008618CA" w:rsidRPr="00233C50" w:rsidRDefault="008618CA" w:rsidP="00723686">
      <w:pPr>
        <w:ind w:right="102"/>
        <w:jc w:val="both"/>
        <w:rPr>
          <w:rFonts w:ascii="Arial" w:hAnsi="Arial" w:cs="Arial"/>
          <w:lang w:val="fr-FR" w:eastAsia="fr-FR"/>
        </w:rPr>
      </w:pPr>
      <w:r w:rsidRPr="00233C50">
        <w:rPr>
          <w:rFonts w:ascii="Arial" w:hAnsi="Arial" w:cs="Arial"/>
          <w:lang w:val="fr-FR" w:eastAsia="fr-FR"/>
        </w:rPr>
        <w:t xml:space="preserve">ARTICLE 4 : </w:t>
      </w:r>
      <w:r w:rsidR="00D403A8" w:rsidRPr="00233C50">
        <w:rPr>
          <w:rFonts w:ascii="Arial" w:hAnsi="Arial" w:cs="Arial"/>
          <w:lang w:val="fr-FR" w:eastAsia="fr-FR"/>
        </w:rPr>
        <w:t>NOMBRE DE JOURS PAR AN</w:t>
      </w:r>
    </w:p>
    <w:p w14:paraId="3E4AF745" w14:textId="5BBE7A70" w:rsidR="003E48F3" w:rsidRPr="00233C50" w:rsidRDefault="003E48F3" w:rsidP="00723686">
      <w:pPr>
        <w:ind w:right="102"/>
        <w:jc w:val="both"/>
        <w:rPr>
          <w:rFonts w:ascii="Arial" w:hAnsi="Arial" w:cs="Arial"/>
          <w:lang w:val="fr-FR" w:eastAsia="fr-FR"/>
        </w:rPr>
      </w:pPr>
      <w:r w:rsidRPr="00233C50">
        <w:rPr>
          <w:rFonts w:ascii="Arial" w:hAnsi="Arial" w:cs="Arial"/>
          <w:lang w:val="fr-FR" w:eastAsia="fr-FR"/>
        </w:rPr>
        <w:t xml:space="preserve">ARTICLE </w:t>
      </w:r>
      <w:r w:rsidR="00544F0B" w:rsidRPr="00233C50">
        <w:rPr>
          <w:rFonts w:ascii="Arial" w:hAnsi="Arial" w:cs="Arial"/>
          <w:lang w:val="fr-FR" w:eastAsia="fr-FR"/>
        </w:rPr>
        <w:t>5</w:t>
      </w:r>
      <w:r w:rsidRPr="00233C50">
        <w:rPr>
          <w:rFonts w:ascii="Arial" w:hAnsi="Arial" w:cs="Arial"/>
          <w:lang w:val="fr-FR" w:eastAsia="fr-FR"/>
        </w:rPr>
        <w:t xml:space="preserve"> : </w:t>
      </w:r>
      <w:r w:rsidR="004E61DF">
        <w:rPr>
          <w:rFonts w:ascii="Arial" w:hAnsi="Arial" w:cs="Arial"/>
          <w:lang w:val="fr-FR" w:eastAsia="fr-FR"/>
        </w:rPr>
        <w:t>MAINTIEN DE SALAIRE</w:t>
      </w:r>
    </w:p>
    <w:p w14:paraId="0505A65F" w14:textId="0FC6D42C" w:rsidR="00B93B1C" w:rsidRPr="00233C50" w:rsidRDefault="00B93B1C" w:rsidP="00723686">
      <w:pPr>
        <w:ind w:right="102"/>
        <w:jc w:val="both"/>
        <w:rPr>
          <w:rFonts w:ascii="Arial" w:hAnsi="Arial" w:cs="Arial"/>
          <w:lang w:val="fr-FR" w:eastAsia="fr-FR"/>
        </w:rPr>
      </w:pPr>
      <w:r w:rsidRPr="00233C50">
        <w:rPr>
          <w:rFonts w:ascii="Arial" w:hAnsi="Arial" w:cs="Arial"/>
          <w:lang w:val="fr-FR" w:eastAsia="fr-FR"/>
        </w:rPr>
        <w:t xml:space="preserve">ARTICLE </w:t>
      </w:r>
      <w:r w:rsidR="00544F0B" w:rsidRPr="00233C50">
        <w:rPr>
          <w:rFonts w:ascii="Arial" w:hAnsi="Arial" w:cs="Arial"/>
          <w:lang w:val="fr-FR" w:eastAsia="fr-FR"/>
        </w:rPr>
        <w:t>6</w:t>
      </w:r>
      <w:r w:rsidRPr="00233C50">
        <w:rPr>
          <w:rFonts w:ascii="Arial" w:hAnsi="Arial" w:cs="Arial"/>
          <w:lang w:val="fr-FR" w:eastAsia="fr-FR"/>
        </w:rPr>
        <w:t> : DISPOSITIONS FINALES</w:t>
      </w:r>
    </w:p>
    <w:p w14:paraId="756594AA" w14:textId="77777777" w:rsidR="00A14759" w:rsidRPr="00233C50" w:rsidRDefault="00A14759" w:rsidP="00723686">
      <w:pPr>
        <w:ind w:right="102"/>
        <w:jc w:val="both"/>
        <w:rPr>
          <w:rFonts w:ascii="Arial" w:hAnsi="Arial" w:cs="Arial"/>
          <w:lang w:val="fr-FR" w:eastAsia="fr-FR"/>
        </w:rPr>
      </w:pPr>
    </w:p>
    <w:p w14:paraId="419A80FB" w14:textId="77B6A2A7" w:rsidR="00A14759" w:rsidRDefault="00A14759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0B7F9FBB" w14:textId="77777777" w:rsidR="00141391" w:rsidRPr="00AF1549" w:rsidRDefault="00141391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4C9A16F0" w14:textId="77777777" w:rsidR="00A14759" w:rsidRPr="0010058D" w:rsidRDefault="00A14759" w:rsidP="00723686">
      <w:pPr>
        <w:ind w:right="102"/>
        <w:jc w:val="both"/>
        <w:rPr>
          <w:rFonts w:ascii="Arial" w:hAnsi="Arial" w:cs="Arial"/>
          <w:b/>
          <w:bCs/>
          <w:sz w:val="24"/>
          <w:szCs w:val="24"/>
          <w:lang w:val="fr-FR" w:eastAsia="fr-FR"/>
        </w:rPr>
      </w:pPr>
      <w:r w:rsidRPr="0010058D">
        <w:rPr>
          <w:rFonts w:ascii="Arial" w:hAnsi="Arial" w:cs="Arial"/>
          <w:b/>
          <w:bCs/>
          <w:sz w:val="24"/>
          <w:szCs w:val="24"/>
          <w:lang w:val="fr-FR" w:eastAsia="fr-FR"/>
        </w:rPr>
        <w:t>ARTICLE 1 : CHAMP D’APPLICATION ET PERSONNEL CONCERNE</w:t>
      </w:r>
    </w:p>
    <w:p w14:paraId="1804D5DA" w14:textId="77777777" w:rsidR="00A14759" w:rsidRPr="0010058D" w:rsidRDefault="00A14759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127ECEAC" w14:textId="6C0FC4B2" w:rsidR="00A14759" w:rsidRPr="0010058D" w:rsidRDefault="00AF6987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10058D">
        <w:rPr>
          <w:rFonts w:ascii="Arial" w:hAnsi="Arial" w:cs="Arial"/>
          <w:sz w:val="24"/>
          <w:szCs w:val="24"/>
          <w:lang w:val="fr-FR" w:eastAsia="fr-FR"/>
        </w:rPr>
        <w:t>Le présent accord s’applique aux salariés de l’association MISSION LOCALE PAYS DE MORLAIX</w:t>
      </w:r>
      <w:r w:rsidR="00C611CD" w:rsidRPr="0010058D">
        <w:rPr>
          <w:rFonts w:ascii="Arial" w:hAnsi="Arial" w:cs="Arial"/>
          <w:sz w:val="24"/>
          <w:szCs w:val="24"/>
          <w:lang w:val="fr-FR" w:eastAsia="fr-FR"/>
        </w:rPr>
        <w:t>, quelle que soit la nature du contrat de travail qui les lie à l’association</w:t>
      </w:r>
      <w:r w:rsidR="002B03B8">
        <w:rPr>
          <w:rFonts w:ascii="Arial" w:hAnsi="Arial" w:cs="Arial"/>
          <w:sz w:val="24"/>
          <w:szCs w:val="24"/>
          <w:lang w:val="fr-FR" w:eastAsia="fr-FR"/>
        </w:rPr>
        <w:t>, sous réserve de pouvoir justifier d’un minimum de</w:t>
      </w:r>
      <w:r w:rsidR="0065262D">
        <w:rPr>
          <w:rFonts w:ascii="Arial" w:hAnsi="Arial" w:cs="Arial"/>
          <w:sz w:val="24"/>
          <w:szCs w:val="24"/>
          <w:lang w:val="fr-FR" w:eastAsia="fr-FR"/>
        </w:rPr>
        <w:t xml:space="preserve"> </w:t>
      </w:r>
      <w:r w:rsidR="008A3A95" w:rsidRPr="008A3A95">
        <w:rPr>
          <w:rFonts w:ascii="Arial" w:hAnsi="Arial" w:cs="Arial"/>
          <w:sz w:val="24"/>
          <w:szCs w:val="24"/>
          <w:lang w:val="fr-FR" w:eastAsia="fr-FR"/>
        </w:rPr>
        <w:t>6 mois</w:t>
      </w:r>
      <w:r w:rsidR="0065262D" w:rsidRPr="008A3A95">
        <w:rPr>
          <w:rFonts w:ascii="Arial" w:hAnsi="Arial" w:cs="Arial"/>
          <w:sz w:val="24"/>
          <w:szCs w:val="24"/>
          <w:lang w:val="fr-FR" w:eastAsia="fr-FR"/>
        </w:rPr>
        <w:t xml:space="preserve"> </w:t>
      </w:r>
      <w:r w:rsidR="0065262D">
        <w:rPr>
          <w:rFonts w:ascii="Arial" w:hAnsi="Arial" w:cs="Arial"/>
          <w:sz w:val="24"/>
          <w:szCs w:val="24"/>
          <w:lang w:val="fr-FR" w:eastAsia="fr-FR"/>
        </w:rPr>
        <w:t>d’ancienneté.</w:t>
      </w:r>
    </w:p>
    <w:p w14:paraId="17EB0CBF" w14:textId="77777777" w:rsidR="008829C4" w:rsidRPr="0010058D" w:rsidRDefault="008829C4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5C12CD87" w14:textId="77777777" w:rsidR="00F86D16" w:rsidRPr="0010058D" w:rsidRDefault="00F86D16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4DBA8BDD" w14:textId="77777777" w:rsidR="00F86D16" w:rsidRPr="0010058D" w:rsidRDefault="00F86D16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4556F984" w14:textId="77777777" w:rsidR="00F86D16" w:rsidRPr="0010058D" w:rsidRDefault="00F86D16" w:rsidP="00723686">
      <w:pPr>
        <w:ind w:right="102"/>
        <w:jc w:val="both"/>
        <w:rPr>
          <w:rFonts w:ascii="Arial" w:hAnsi="Arial" w:cs="Arial"/>
          <w:b/>
          <w:bCs/>
          <w:sz w:val="24"/>
          <w:szCs w:val="24"/>
          <w:lang w:val="fr-FR" w:eastAsia="fr-FR"/>
        </w:rPr>
      </w:pPr>
      <w:r w:rsidRPr="0010058D">
        <w:rPr>
          <w:rFonts w:ascii="Arial" w:hAnsi="Arial" w:cs="Arial"/>
          <w:b/>
          <w:bCs/>
          <w:sz w:val="24"/>
          <w:szCs w:val="24"/>
          <w:lang w:val="fr-FR" w:eastAsia="fr-FR"/>
        </w:rPr>
        <w:t>ARTICLE 2 : PRECISIONS SUR LE LIEN DE FILIATION DE LA PERSONNE DEPENDANTE</w:t>
      </w:r>
    </w:p>
    <w:p w14:paraId="7AFFA9A4" w14:textId="77777777" w:rsidR="00F86D16" w:rsidRPr="0010058D" w:rsidRDefault="00F86D16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36E0959B" w14:textId="38AFE53A" w:rsidR="00FF0DB0" w:rsidRPr="0010058D" w:rsidRDefault="00F80BDE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10058D">
        <w:rPr>
          <w:rFonts w:ascii="Arial" w:hAnsi="Arial" w:cs="Arial"/>
          <w:sz w:val="24"/>
          <w:szCs w:val="24"/>
          <w:lang w:val="fr-FR" w:eastAsia="fr-FR"/>
        </w:rPr>
        <w:t xml:space="preserve">La dépendance n’étant pas corrélée </w:t>
      </w:r>
      <w:r w:rsidR="00282534" w:rsidRPr="0010058D">
        <w:rPr>
          <w:rFonts w:ascii="Arial" w:hAnsi="Arial" w:cs="Arial"/>
          <w:sz w:val="24"/>
          <w:szCs w:val="24"/>
          <w:lang w:val="fr-FR" w:eastAsia="fr-FR"/>
        </w:rPr>
        <w:t>à l’âge d’une personne,</w:t>
      </w:r>
      <w:r w:rsidR="00F14AB7">
        <w:rPr>
          <w:rFonts w:ascii="Arial" w:hAnsi="Arial" w:cs="Arial"/>
          <w:sz w:val="24"/>
          <w:szCs w:val="24"/>
          <w:lang w:val="fr-FR" w:eastAsia="fr-FR"/>
        </w:rPr>
        <w:t xml:space="preserve"> il convient d’entendre au sens du présent accord</w:t>
      </w:r>
      <w:r w:rsidR="00943267">
        <w:rPr>
          <w:rFonts w:ascii="Arial" w:hAnsi="Arial" w:cs="Arial"/>
          <w:sz w:val="24"/>
          <w:szCs w:val="24"/>
          <w:lang w:val="fr-FR" w:eastAsia="fr-FR"/>
        </w:rPr>
        <w:t>, par personne dépendante :</w:t>
      </w:r>
      <w:r w:rsidR="00282534" w:rsidRPr="0010058D">
        <w:rPr>
          <w:rFonts w:ascii="Arial" w:hAnsi="Arial" w:cs="Arial"/>
          <w:sz w:val="24"/>
          <w:szCs w:val="24"/>
          <w:lang w:val="fr-FR" w:eastAsia="fr-FR"/>
        </w:rPr>
        <w:t xml:space="preserve"> </w:t>
      </w:r>
    </w:p>
    <w:p w14:paraId="28CCBEAB" w14:textId="77777777" w:rsidR="00FF0DB0" w:rsidRPr="0010058D" w:rsidRDefault="00FF0DB0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10058D">
        <w:rPr>
          <w:rFonts w:ascii="Arial" w:hAnsi="Arial" w:cs="Arial"/>
          <w:sz w:val="24"/>
          <w:szCs w:val="24"/>
          <w:lang w:val="fr-FR" w:eastAsia="fr-FR"/>
        </w:rPr>
        <w:t>-</w:t>
      </w:r>
      <w:r w:rsidR="002511A4" w:rsidRPr="0010058D">
        <w:rPr>
          <w:rFonts w:ascii="Arial" w:hAnsi="Arial" w:cs="Arial"/>
          <w:sz w:val="24"/>
          <w:szCs w:val="24"/>
          <w:lang w:val="fr-FR" w:eastAsia="fr-FR"/>
        </w:rPr>
        <w:t xml:space="preserve"> le parent </w:t>
      </w:r>
      <w:r w:rsidRPr="0010058D">
        <w:rPr>
          <w:rFonts w:ascii="Arial" w:hAnsi="Arial" w:cs="Arial"/>
          <w:sz w:val="24"/>
          <w:szCs w:val="24"/>
          <w:lang w:val="fr-FR" w:eastAsia="fr-FR"/>
        </w:rPr>
        <w:t xml:space="preserve">dépendant </w:t>
      </w:r>
      <w:r w:rsidR="002511A4" w:rsidRPr="0010058D">
        <w:rPr>
          <w:rFonts w:ascii="Arial" w:hAnsi="Arial" w:cs="Arial"/>
          <w:sz w:val="24"/>
          <w:szCs w:val="24"/>
          <w:lang w:val="fr-FR" w:eastAsia="fr-FR"/>
        </w:rPr>
        <w:t>du salarié (père ou mère</w:t>
      </w:r>
      <w:r w:rsidR="002D32F1" w:rsidRPr="0010058D">
        <w:rPr>
          <w:rFonts w:ascii="Arial" w:hAnsi="Arial" w:cs="Arial"/>
          <w:sz w:val="24"/>
          <w:szCs w:val="24"/>
          <w:lang w:val="fr-FR" w:eastAsia="fr-FR"/>
        </w:rPr>
        <w:t xml:space="preserve">)  </w:t>
      </w:r>
    </w:p>
    <w:p w14:paraId="74074F21" w14:textId="1C016D67" w:rsidR="00F86D16" w:rsidRDefault="00FF0DB0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10058D">
        <w:rPr>
          <w:rFonts w:ascii="Arial" w:hAnsi="Arial" w:cs="Arial"/>
          <w:sz w:val="24"/>
          <w:szCs w:val="24"/>
          <w:lang w:val="fr-FR" w:eastAsia="fr-FR"/>
        </w:rPr>
        <w:t xml:space="preserve">- </w:t>
      </w:r>
      <w:r w:rsidR="002D32F1" w:rsidRPr="0010058D">
        <w:rPr>
          <w:rFonts w:ascii="Arial" w:hAnsi="Arial" w:cs="Arial"/>
          <w:sz w:val="24"/>
          <w:szCs w:val="24"/>
          <w:lang w:val="fr-FR" w:eastAsia="fr-FR"/>
        </w:rPr>
        <w:t>l’enfant majeur</w:t>
      </w:r>
      <w:r w:rsidRPr="0010058D">
        <w:rPr>
          <w:rFonts w:ascii="Arial" w:hAnsi="Arial" w:cs="Arial"/>
          <w:sz w:val="24"/>
          <w:szCs w:val="24"/>
          <w:lang w:val="fr-FR" w:eastAsia="fr-FR"/>
        </w:rPr>
        <w:t xml:space="preserve"> dépendant</w:t>
      </w:r>
      <w:r w:rsidR="002D32F1" w:rsidRPr="0010058D">
        <w:rPr>
          <w:rFonts w:ascii="Arial" w:hAnsi="Arial" w:cs="Arial"/>
          <w:sz w:val="24"/>
          <w:szCs w:val="24"/>
          <w:lang w:val="fr-FR" w:eastAsia="fr-FR"/>
        </w:rPr>
        <w:t xml:space="preserve"> du salarié</w:t>
      </w:r>
    </w:p>
    <w:p w14:paraId="2744F171" w14:textId="340AD404" w:rsidR="00856264" w:rsidRPr="0010058D" w:rsidRDefault="00856264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>
        <w:rPr>
          <w:rFonts w:ascii="Arial" w:hAnsi="Arial" w:cs="Arial"/>
          <w:sz w:val="24"/>
          <w:szCs w:val="24"/>
          <w:lang w:val="fr-FR" w:eastAsia="fr-FR"/>
        </w:rPr>
        <w:t>- le beau parent</w:t>
      </w:r>
      <w:r w:rsidR="003540E0">
        <w:rPr>
          <w:rFonts w:ascii="Arial" w:hAnsi="Arial" w:cs="Arial"/>
          <w:sz w:val="24"/>
          <w:szCs w:val="24"/>
          <w:lang w:val="fr-FR" w:eastAsia="fr-FR"/>
        </w:rPr>
        <w:t xml:space="preserve"> dépendant du salarié</w:t>
      </w:r>
      <w:r w:rsidR="00E040F1">
        <w:rPr>
          <w:rFonts w:ascii="Arial" w:hAnsi="Arial" w:cs="Arial"/>
          <w:sz w:val="24"/>
          <w:szCs w:val="24"/>
          <w:lang w:val="fr-FR" w:eastAsia="fr-FR"/>
        </w:rPr>
        <w:t xml:space="preserve"> (Marié ou PACSE)</w:t>
      </w:r>
    </w:p>
    <w:p w14:paraId="5F1EE6E1" w14:textId="77777777" w:rsidR="0075437D" w:rsidRPr="0010058D" w:rsidRDefault="0075437D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7E3F7B73" w14:textId="7316AC0A" w:rsidR="0075437D" w:rsidRPr="0010058D" w:rsidRDefault="0075437D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10058D">
        <w:rPr>
          <w:rFonts w:ascii="Arial" w:hAnsi="Arial" w:cs="Arial"/>
          <w:sz w:val="24"/>
          <w:szCs w:val="24"/>
          <w:lang w:val="fr-FR" w:eastAsia="fr-FR"/>
        </w:rPr>
        <w:t>Pour attester de cette filiation, une copie du livret de famille</w:t>
      </w:r>
      <w:r w:rsidR="00D158F1" w:rsidRPr="0010058D">
        <w:rPr>
          <w:rFonts w:ascii="Arial" w:hAnsi="Arial" w:cs="Arial"/>
          <w:sz w:val="24"/>
          <w:szCs w:val="24"/>
          <w:lang w:val="fr-FR" w:eastAsia="fr-FR"/>
        </w:rPr>
        <w:t xml:space="preserve"> sera demandée.</w:t>
      </w:r>
    </w:p>
    <w:p w14:paraId="15F03271" w14:textId="77777777" w:rsidR="00D32AC2" w:rsidRPr="0010058D" w:rsidRDefault="00D32AC2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387D7CB0" w14:textId="77777777" w:rsidR="00D32AC2" w:rsidRDefault="00D32AC2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45C5FD06" w14:textId="77777777" w:rsidR="00141391" w:rsidRPr="0010058D" w:rsidRDefault="00141391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4DEFD518" w14:textId="77777777" w:rsidR="00D32AC2" w:rsidRPr="0010058D" w:rsidRDefault="00D32AC2" w:rsidP="00723686">
      <w:pPr>
        <w:ind w:right="102"/>
        <w:jc w:val="both"/>
        <w:rPr>
          <w:rFonts w:ascii="Arial" w:hAnsi="Arial" w:cs="Arial"/>
          <w:b/>
          <w:bCs/>
          <w:sz w:val="24"/>
          <w:szCs w:val="24"/>
          <w:lang w:val="fr-FR" w:eastAsia="fr-FR"/>
        </w:rPr>
      </w:pPr>
      <w:r w:rsidRPr="0010058D">
        <w:rPr>
          <w:rFonts w:ascii="Arial" w:hAnsi="Arial" w:cs="Arial"/>
          <w:b/>
          <w:bCs/>
          <w:sz w:val="24"/>
          <w:szCs w:val="24"/>
          <w:lang w:val="fr-FR" w:eastAsia="fr-FR"/>
        </w:rPr>
        <w:t>ARTICLE 3 : PRECISIONS SUR LES JUSTIFICATIFS ELIGIBLES POUR JUSTIFIER LA DEMANDE</w:t>
      </w:r>
    </w:p>
    <w:p w14:paraId="45509637" w14:textId="77777777" w:rsidR="00924215" w:rsidRPr="0010058D" w:rsidRDefault="00924215" w:rsidP="00723686">
      <w:pPr>
        <w:ind w:right="197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0C947FCC" w14:textId="0176A80E" w:rsidR="00D32AC2" w:rsidRPr="0010058D" w:rsidRDefault="00D32AC2" w:rsidP="00723686">
      <w:pPr>
        <w:ind w:right="197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  <w:r w:rsidRPr="0010058D">
        <w:rPr>
          <w:rFonts w:ascii="Arial" w:hAnsi="Arial" w:cs="Arial"/>
          <w:spacing w:val="-5"/>
          <w:sz w:val="24"/>
          <w:szCs w:val="24"/>
          <w:lang w:val="fr-FR"/>
        </w:rPr>
        <w:t>Comme pour une absence au motif « enfant malade », un justificatif sera à fournir pour justifier l’absence.</w:t>
      </w:r>
    </w:p>
    <w:p w14:paraId="696A8E48" w14:textId="2159A91D" w:rsidR="00084141" w:rsidRPr="0010058D" w:rsidRDefault="00E00D9E" w:rsidP="00723686">
      <w:pPr>
        <w:ind w:right="197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  <w:r>
        <w:rPr>
          <w:rFonts w:ascii="Arial" w:hAnsi="Arial" w:cs="Arial"/>
          <w:spacing w:val="-5"/>
          <w:sz w:val="24"/>
          <w:szCs w:val="24"/>
          <w:lang w:val="fr-FR"/>
        </w:rPr>
        <w:t>Sont à présenter</w:t>
      </w:r>
      <w:r w:rsidR="007951DF" w:rsidRPr="0010058D">
        <w:rPr>
          <w:rFonts w:ascii="Arial" w:hAnsi="Arial" w:cs="Arial"/>
          <w:spacing w:val="-5"/>
          <w:sz w:val="24"/>
          <w:szCs w:val="24"/>
          <w:lang w:val="fr-FR"/>
        </w:rPr>
        <w:t xml:space="preserve"> : </w:t>
      </w:r>
    </w:p>
    <w:p w14:paraId="0AB24BA7" w14:textId="77777777" w:rsidR="007951DF" w:rsidRPr="0010058D" w:rsidRDefault="007951DF" w:rsidP="00723686">
      <w:pPr>
        <w:ind w:right="197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257DB8F9" w14:textId="448BE364" w:rsidR="00CE7EC3" w:rsidRPr="0010058D" w:rsidRDefault="00244DC2" w:rsidP="00723686">
      <w:pPr>
        <w:pStyle w:val="Paragraphedeliste"/>
        <w:numPr>
          <w:ilvl w:val="0"/>
          <w:numId w:val="11"/>
        </w:numPr>
        <w:ind w:right="197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  <w:r w:rsidRPr="0010058D">
        <w:rPr>
          <w:rFonts w:ascii="Arial" w:hAnsi="Arial" w:cs="Arial"/>
          <w:spacing w:val="-5"/>
          <w:sz w:val="24"/>
          <w:szCs w:val="24"/>
          <w:lang w:val="fr-FR"/>
        </w:rPr>
        <w:t>Une convocation de RDV médical</w:t>
      </w:r>
      <w:r w:rsidR="00261A76">
        <w:rPr>
          <w:rFonts w:ascii="Arial" w:hAnsi="Arial" w:cs="Arial"/>
          <w:spacing w:val="-5"/>
          <w:sz w:val="24"/>
          <w:szCs w:val="24"/>
          <w:lang w:val="fr-FR"/>
        </w:rPr>
        <w:t xml:space="preserve"> ou à tout autre RDV en lien avec la dépendance de la personne.</w:t>
      </w:r>
    </w:p>
    <w:p w14:paraId="08EAB89E" w14:textId="77777777" w:rsidR="00261A76" w:rsidRDefault="00261A76" w:rsidP="00261A76">
      <w:pPr>
        <w:pStyle w:val="Paragraphedeliste"/>
        <w:ind w:right="197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72BBB908" w14:textId="77777777" w:rsidR="00261A76" w:rsidRDefault="00261A76" w:rsidP="00261A76">
      <w:pPr>
        <w:pStyle w:val="Paragraphedeliste"/>
        <w:ind w:right="197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3D40BD4E" w14:textId="77777777" w:rsidR="00261A76" w:rsidRDefault="00261A76" w:rsidP="00261A76">
      <w:pPr>
        <w:pStyle w:val="Paragraphedeliste"/>
        <w:ind w:right="197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7AE8D8C5" w14:textId="77777777" w:rsidR="00261A76" w:rsidRDefault="00261A76" w:rsidP="00261A76">
      <w:pPr>
        <w:pStyle w:val="Paragraphedeliste"/>
        <w:ind w:right="197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322A8695" w14:textId="77777777" w:rsidR="00141391" w:rsidRPr="00141391" w:rsidRDefault="00141391" w:rsidP="00141391">
      <w:pPr>
        <w:ind w:right="197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70ADF9A3" w14:textId="77777777" w:rsidR="00141391" w:rsidRPr="00141391" w:rsidRDefault="00141391" w:rsidP="00141391">
      <w:pPr>
        <w:ind w:right="197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3ACB46FC" w14:textId="2479D35A" w:rsidR="00244DC2" w:rsidRPr="0010058D" w:rsidRDefault="009506FF" w:rsidP="00723686">
      <w:pPr>
        <w:pStyle w:val="Paragraphedeliste"/>
        <w:numPr>
          <w:ilvl w:val="0"/>
          <w:numId w:val="11"/>
        </w:numPr>
        <w:ind w:right="197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  <w:r w:rsidRPr="0010058D">
        <w:rPr>
          <w:rFonts w:ascii="Arial" w:hAnsi="Arial" w:cs="Arial"/>
          <w:spacing w:val="-5"/>
          <w:sz w:val="24"/>
          <w:szCs w:val="24"/>
          <w:lang w:val="fr-FR"/>
        </w:rPr>
        <w:t>Un bulletin d’hospitalisation</w:t>
      </w:r>
    </w:p>
    <w:p w14:paraId="4B83515B" w14:textId="279C15CC" w:rsidR="009506FF" w:rsidRPr="0010058D" w:rsidRDefault="0083514A" w:rsidP="00723686">
      <w:pPr>
        <w:pStyle w:val="Paragraphedeliste"/>
        <w:numPr>
          <w:ilvl w:val="0"/>
          <w:numId w:val="11"/>
        </w:numPr>
        <w:ind w:right="197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  <w:r w:rsidRPr="0010058D">
        <w:rPr>
          <w:rFonts w:ascii="Arial" w:hAnsi="Arial" w:cs="Arial"/>
          <w:spacing w:val="-5"/>
          <w:sz w:val="24"/>
          <w:szCs w:val="24"/>
          <w:lang w:val="fr-FR"/>
        </w:rPr>
        <w:t>Un certificat médical</w:t>
      </w:r>
    </w:p>
    <w:p w14:paraId="31ED5F52" w14:textId="6A7E369F" w:rsidR="00703BC2" w:rsidRPr="0010058D" w:rsidRDefault="00703BC2" w:rsidP="00723686">
      <w:pPr>
        <w:pStyle w:val="Paragraphedeliste"/>
        <w:numPr>
          <w:ilvl w:val="0"/>
          <w:numId w:val="11"/>
        </w:numPr>
        <w:ind w:right="197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  <w:r w:rsidRPr="0010058D">
        <w:rPr>
          <w:rFonts w:ascii="Arial" w:hAnsi="Arial" w:cs="Arial"/>
          <w:spacing w:val="-5"/>
          <w:sz w:val="24"/>
          <w:szCs w:val="24"/>
          <w:lang w:val="fr-FR"/>
        </w:rPr>
        <w:t>Une attestation sur l’honneur</w:t>
      </w:r>
    </w:p>
    <w:p w14:paraId="611984DD" w14:textId="77777777" w:rsidR="00F44437" w:rsidRPr="0010058D" w:rsidRDefault="00F44437" w:rsidP="00723686">
      <w:pPr>
        <w:ind w:right="197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0FC10E0D" w14:textId="77777777" w:rsidR="00F44437" w:rsidRPr="0010058D" w:rsidRDefault="00F44437" w:rsidP="00723686">
      <w:pPr>
        <w:ind w:right="197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37C4BFB3" w14:textId="77777777" w:rsidR="000357DB" w:rsidRDefault="000357DB" w:rsidP="00723686">
      <w:pPr>
        <w:ind w:right="102"/>
        <w:jc w:val="both"/>
        <w:rPr>
          <w:rFonts w:ascii="Arial" w:hAnsi="Arial" w:cs="Arial"/>
          <w:b/>
          <w:bCs/>
          <w:sz w:val="24"/>
          <w:szCs w:val="24"/>
          <w:lang w:val="fr-FR" w:eastAsia="fr-FR"/>
        </w:rPr>
      </w:pPr>
    </w:p>
    <w:p w14:paraId="767E64F8" w14:textId="4C052BBD" w:rsidR="00F44437" w:rsidRPr="0010058D" w:rsidRDefault="00F44437" w:rsidP="00723686">
      <w:pPr>
        <w:ind w:right="102"/>
        <w:jc w:val="both"/>
        <w:rPr>
          <w:rFonts w:ascii="Arial" w:hAnsi="Arial" w:cs="Arial"/>
          <w:b/>
          <w:bCs/>
          <w:sz w:val="24"/>
          <w:szCs w:val="24"/>
          <w:lang w:val="fr-FR" w:eastAsia="fr-FR"/>
        </w:rPr>
      </w:pPr>
      <w:r w:rsidRPr="0010058D">
        <w:rPr>
          <w:rFonts w:ascii="Arial" w:hAnsi="Arial" w:cs="Arial"/>
          <w:b/>
          <w:bCs/>
          <w:sz w:val="24"/>
          <w:szCs w:val="24"/>
          <w:lang w:val="fr-FR" w:eastAsia="fr-FR"/>
        </w:rPr>
        <w:t>ARTICLE 4 : NOMBRE DE JOURS PAR AN</w:t>
      </w:r>
      <w:r w:rsidR="00544F0B" w:rsidRPr="0010058D">
        <w:rPr>
          <w:rFonts w:ascii="Arial" w:hAnsi="Arial" w:cs="Arial"/>
          <w:b/>
          <w:bCs/>
          <w:sz w:val="24"/>
          <w:szCs w:val="24"/>
          <w:lang w:val="fr-FR" w:eastAsia="fr-FR"/>
        </w:rPr>
        <w:t>, ACQUISITION, PRISE </w:t>
      </w:r>
    </w:p>
    <w:p w14:paraId="0C5998AB" w14:textId="77777777" w:rsidR="007A0DB5" w:rsidRPr="0010058D" w:rsidRDefault="007A0DB5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68C9D48D" w14:textId="101247A6" w:rsidR="007A0DB5" w:rsidRPr="00021BAA" w:rsidRDefault="00D80B74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>
        <w:rPr>
          <w:rFonts w:ascii="Arial" w:hAnsi="Arial" w:cs="Arial"/>
          <w:sz w:val="24"/>
          <w:szCs w:val="24"/>
          <w:lang w:val="fr-FR" w:eastAsia="fr-FR"/>
        </w:rPr>
        <w:t>Chaque salarié concerné dispose d’</w:t>
      </w:r>
      <w:r w:rsidR="004800C4" w:rsidRPr="0010058D">
        <w:rPr>
          <w:rFonts w:ascii="Arial" w:hAnsi="Arial" w:cs="Arial"/>
          <w:sz w:val="24"/>
          <w:szCs w:val="24"/>
          <w:lang w:val="fr-FR" w:eastAsia="fr-FR"/>
        </w:rPr>
        <w:t>un crédit annuel</w:t>
      </w:r>
      <w:r w:rsidR="008C421A" w:rsidRPr="0010058D">
        <w:rPr>
          <w:rFonts w:ascii="Arial" w:hAnsi="Arial" w:cs="Arial"/>
          <w:sz w:val="24"/>
          <w:szCs w:val="24"/>
          <w:lang w:val="fr-FR" w:eastAsia="fr-FR"/>
        </w:rPr>
        <w:t xml:space="preserve"> de </w:t>
      </w:r>
      <w:r w:rsidR="00DA0B07" w:rsidRPr="001834D2">
        <w:rPr>
          <w:rFonts w:ascii="Arial" w:hAnsi="Arial" w:cs="Arial"/>
          <w:sz w:val="24"/>
          <w:szCs w:val="24"/>
          <w:lang w:val="fr-FR" w:eastAsia="fr-FR"/>
        </w:rPr>
        <w:t>5 jours</w:t>
      </w:r>
      <w:r w:rsidR="00FF17AF">
        <w:rPr>
          <w:rFonts w:ascii="Arial" w:hAnsi="Arial" w:cs="Arial"/>
          <w:sz w:val="24"/>
          <w:szCs w:val="24"/>
          <w:lang w:val="fr-FR" w:eastAsia="fr-FR"/>
        </w:rPr>
        <w:t xml:space="preserve"> par année civile</w:t>
      </w:r>
      <w:r w:rsidR="00A17278" w:rsidRPr="0010058D">
        <w:rPr>
          <w:rFonts w:ascii="Arial" w:hAnsi="Arial" w:cs="Arial"/>
          <w:sz w:val="24"/>
          <w:szCs w:val="24"/>
          <w:lang w:val="fr-FR" w:eastAsia="fr-FR"/>
        </w:rPr>
        <w:t xml:space="preserve">, </w:t>
      </w:r>
      <w:r w:rsidR="00A17278" w:rsidRPr="00021BAA">
        <w:rPr>
          <w:rFonts w:ascii="Arial" w:hAnsi="Arial" w:cs="Arial"/>
          <w:sz w:val="24"/>
          <w:szCs w:val="24"/>
          <w:lang w:val="fr-FR" w:eastAsia="fr-FR"/>
        </w:rPr>
        <w:t xml:space="preserve">quel que soit le nombre de </w:t>
      </w:r>
      <w:r w:rsidR="003F6C95" w:rsidRPr="00021BAA">
        <w:rPr>
          <w:rFonts w:ascii="Arial" w:hAnsi="Arial" w:cs="Arial"/>
          <w:sz w:val="24"/>
          <w:szCs w:val="24"/>
          <w:lang w:val="fr-FR" w:eastAsia="fr-FR"/>
        </w:rPr>
        <w:t>proches dépendants.</w:t>
      </w:r>
    </w:p>
    <w:p w14:paraId="0EE006FF" w14:textId="77777777" w:rsidR="000A319B" w:rsidRPr="0010058D" w:rsidRDefault="000A319B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6F34878D" w14:textId="1D2AD2A7" w:rsidR="0050252F" w:rsidRPr="0010058D" w:rsidRDefault="0050252F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10058D">
        <w:rPr>
          <w:rFonts w:ascii="Arial" w:hAnsi="Arial" w:cs="Arial"/>
          <w:sz w:val="24"/>
          <w:szCs w:val="24"/>
          <w:lang w:val="fr-FR" w:eastAsia="fr-FR"/>
        </w:rPr>
        <w:t>Les jours non consommés d’une année N</w:t>
      </w:r>
      <w:r w:rsidR="009921D0" w:rsidRPr="0010058D">
        <w:rPr>
          <w:rFonts w:ascii="Arial" w:hAnsi="Arial" w:cs="Arial"/>
          <w:sz w:val="24"/>
          <w:szCs w:val="24"/>
          <w:lang w:val="fr-FR" w:eastAsia="fr-FR"/>
        </w:rPr>
        <w:t>, ne sont pas transférables sur une année N+1.</w:t>
      </w:r>
    </w:p>
    <w:p w14:paraId="15D5D6C6" w14:textId="77777777" w:rsidR="000A319B" w:rsidRPr="0010058D" w:rsidRDefault="000A319B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71E28BED" w14:textId="1B57685C" w:rsidR="000A319B" w:rsidRPr="0010058D" w:rsidRDefault="00B261AE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10058D">
        <w:rPr>
          <w:rFonts w:ascii="Arial" w:hAnsi="Arial" w:cs="Arial"/>
          <w:sz w:val="24"/>
          <w:szCs w:val="24"/>
          <w:lang w:val="fr-FR" w:eastAsia="fr-FR"/>
        </w:rPr>
        <w:t xml:space="preserve">Ces jours sont à poser </w:t>
      </w:r>
      <w:r w:rsidR="0067279B" w:rsidRPr="00541ED7">
        <w:rPr>
          <w:rFonts w:ascii="Arial" w:hAnsi="Arial" w:cs="Arial"/>
          <w:sz w:val="24"/>
          <w:szCs w:val="24"/>
          <w:lang w:val="fr-FR" w:eastAsia="fr-FR"/>
        </w:rPr>
        <w:t>en journée</w:t>
      </w:r>
      <w:r w:rsidR="00F1370E" w:rsidRPr="00541ED7">
        <w:rPr>
          <w:rFonts w:ascii="Arial" w:hAnsi="Arial" w:cs="Arial"/>
          <w:sz w:val="24"/>
          <w:szCs w:val="24"/>
          <w:lang w:val="fr-FR" w:eastAsia="fr-FR"/>
        </w:rPr>
        <w:t>s</w:t>
      </w:r>
      <w:r w:rsidR="0067279B" w:rsidRPr="00541ED7">
        <w:rPr>
          <w:rFonts w:ascii="Arial" w:hAnsi="Arial" w:cs="Arial"/>
          <w:sz w:val="24"/>
          <w:szCs w:val="24"/>
          <w:lang w:val="fr-FR" w:eastAsia="fr-FR"/>
        </w:rPr>
        <w:t xml:space="preserve"> entière</w:t>
      </w:r>
      <w:r w:rsidR="00F1370E" w:rsidRPr="00541ED7">
        <w:rPr>
          <w:rFonts w:ascii="Arial" w:hAnsi="Arial" w:cs="Arial"/>
          <w:sz w:val="24"/>
          <w:szCs w:val="24"/>
          <w:lang w:val="fr-FR" w:eastAsia="fr-FR"/>
        </w:rPr>
        <w:t>s</w:t>
      </w:r>
      <w:r w:rsidR="002326EB" w:rsidRPr="00541ED7">
        <w:rPr>
          <w:rFonts w:ascii="Arial" w:hAnsi="Arial" w:cs="Arial"/>
          <w:sz w:val="24"/>
          <w:szCs w:val="24"/>
          <w:lang w:val="fr-FR" w:eastAsia="fr-FR"/>
        </w:rPr>
        <w:t xml:space="preserve"> avec possibilité </w:t>
      </w:r>
      <w:r w:rsidR="00D81E4A" w:rsidRPr="00541ED7">
        <w:rPr>
          <w:rFonts w:ascii="Arial" w:hAnsi="Arial" w:cs="Arial"/>
          <w:sz w:val="24"/>
          <w:szCs w:val="24"/>
          <w:lang w:val="fr-FR" w:eastAsia="fr-FR"/>
        </w:rPr>
        <w:t xml:space="preserve">de 2 ½ journées </w:t>
      </w:r>
      <w:r w:rsidR="00D81E4A" w:rsidRPr="0010058D">
        <w:rPr>
          <w:rFonts w:ascii="Arial" w:hAnsi="Arial" w:cs="Arial"/>
          <w:sz w:val="24"/>
          <w:szCs w:val="24"/>
          <w:lang w:val="fr-FR" w:eastAsia="fr-FR"/>
        </w:rPr>
        <w:t>(Soit 5 journées entières, ou</w:t>
      </w:r>
      <w:r w:rsidR="00F1370E" w:rsidRPr="0010058D">
        <w:rPr>
          <w:rFonts w:ascii="Arial" w:hAnsi="Arial" w:cs="Arial"/>
          <w:sz w:val="24"/>
          <w:szCs w:val="24"/>
          <w:lang w:val="fr-FR" w:eastAsia="fr-FR"/>
        </w:rPr>
        <w:t xml:space="preserve"> 4</w:t>
      </w:r>
      <w:r w:rsidR="00573F2B" w:rsidRPr="0010058D">
        <w:rPr>
          <w:rFonts w:ascii="Arial" w:hAnsi="Arial" w:cs="Arial"/>
          <w:sz w:val="24"/>
          <w:szCs w:val="24"/>
          <w:lang w:val="fr-FR" w:eastAsia="fr-FR"/>
        </w:rPr>
        <w:t xml:space="preserve"> journées entières</w:t>
      </w:r>
      <w:r w:rsidR="00F1370E" w:rsidRPr="0010058D">
        <w:rPr>
          <w:rFonts w:ascii="Arial" w:hAnsi="Arial" w:cs="Arial"/>
          <w:sz w:val="24"/>
          <w:szCs w:val="24"/>
          <w:lang w:val="fr-FR" w:eastAsia="fr-FR"/>
        </w:rPr>
        <w:t xml:space="preserve"> + 2 ½ journées)</w:t>
      </w:r>
    </w:p>
    <w:p w14:paraId="7B1A6C27" w14:textId="77777777" w:rsidR="00573F2B" w:rsidRPr="0010058D" w:rsidRDefault="00573F2B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7964B5DB" w14:textId="72424805" w:rsidR="00573F2B" w:rsidRDefault="00573F2B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10058D">
        <w:rPr>
          <w:rFonts w:ascii="Arial" w:hAnsi="Arial" w:cs="Arial"/>
          <w:sz w:val="24"/>
          <w:szCs w:val="24"/>
          <w:lang w:val="fr-FR" w:eastAsia="fr-FR"/>
        </w:rPr>
        <w:t xml:space="preserve">Ces jours peuvent </w:t>
      </w:r>
      <w:r w:rsidRPr="00021BAA">
        <w:rPr>
          <w:rFonts w:ascii="Arial" w:hAnsi="Arial" w:cs="Arial"/>
          <w:sz w:val="24"/>
          <w:szCs w:val="24"/>
          <w:lang w:val="fr-FR" w:eastAsia="fr-FR"/>
        </w:rPr>
        <w:t xml:space="preserve">être </w:t>
      </w:r>
      <w:r w:rsidR="00B15D12" w:rsidRPr="00021BAA">
        <w:rPr>
          <w:rFonts w:ascii="Arial" w:hAnsi="Arial" w:cs="Arial"/>
          <w:sz w:val="24"/>
          <w:szCs w:val="24"/>
          <w:lang w:val="fr-FR" w:eastAsia="fr-FR"/>
        </w:rPr>
        <w:t xml:space="preserve">pris à </w:t>
      </w:r>
      <w:r w:rsidR="00652F3A" w:rsidRPr="00021BAA">
        <w:rPr>
          <w:rFonts w:ascii="Arial" w:hAnsi="Arial" w:cs="Arial"/>
          <w:sz w:val="24"/>
          <w:szCs w:val="24"/>
          <w:lang w:val="fr-FR" w:eastAsia="fr-FR"/>
        </w:rPr>
        <w:t>l’unité ou en une fois.</w:t>
      </w:r>
    </w:p>
    <w:p w14:paraId="7F08DCB4" w14:textId="77777777" w:rsidR="00541ED7" w:rsidRDefault="00541ED7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24234AD7" w14:textId="77777777" w:rsidR="00AC080E" w:rsidRDefault="00AC080E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5D3678D6" w14:textId="77777777" w:rsidR="00EA1B1F" w:rsidRDefault="00EA1B1F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522B3EF8" w14:textId="3CB0E104" w:rsidR="00541ED7" w:rsidRPr="002107EC" w:rsidRDefault="00541ED7" w:rsidP="00723686">
      <w:pPr>
        <w:ind w:right="102"/>
        <w:jc w:val="both"/>
        <w:rPr>
          <w:rFonts w:ascii="Arial" w:hAnsi="Arial" w:cs="Arial"/>
          <w:b/>
          <w:bCs/>
          <w:sz w:val="24"/>
          <w:szCs w:val="24"/>
          <w:lang w:val="fr-FR" w:eastAsia="fr-FR"/>
        </w:rPr>
      </w:pPr>
      <w:r w:rsidRPr="002107EC">
        <w:rPr>
          <w:rFonts w:ascii="Arial" w:hAnsi="Arial" w:cs="Arial"/>
          <w:b/>
          <w:bCs/>
          <w:sz w:val="24"/>
          <w:szCs w:val="24"/>
          <w:lang w:val="fr-FR" w:eastAsia="fr-FR"/>
        </w:rPr>
        <w:t xml:space="preserve">ARTICLE 5 : </w:t>
      </w:r>
      <w:r w:rsidR="00A662A5" w:rsidRPr="002107EC">
        <w:rPr>
          <w:rFonts w:ascii="Arial" w:hAnsi="Arial" w:cs="Arial"/>
          <w:b/>
          <w:bCs/>
          <w:sz w:val="24"/>
          <w:szCs w:val="24"/>
          <w:lang w:val="fr-FR" w:eastAsia="fr-FR"/>
        </w:rPr>
        <w:t>MAINTIEN DE SALAIRE</w:t>
      </w:r>
    </w:p>
    <w:p w14:paraId="2D7BA761" w14:textId="77777777" w:rsidR="00A662A5" w:rsidRDefault="00A662A5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19A39A27" w14:textId="2135A102" w:rsidR="00A662A5" w:rsidRDefault="00B41230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>
        <w:rPr>
          <w:rFonts w:ascii="Arial" w:hAnsi="Arial" w:cs="Arial"/>
          <w:sz w:val="24"/>
          <w:szCs w:val="24"/>
          <w:lang w:val="fr-FR" w:eastAsia="fr-FR"/>
        </w:rPr>
        <w:t>Les jours pris donneront lieu à maintien de la rémunération</w:t>
      </w:r>
      <w:r w:rsidR="002107EC">
        <w:rPr>
          <w:rFonts w:ascii="Arial" w:hAnsi="Arial" w:cs="Arial"/>
          <w:sz w:val="24"/>
          <w:szCs w:val="24"/>
          <w:lang w:val="fr-FR" w:eastAsia="fr-FR"/>
        </w:rPr>
        <w:t>.</w:t>
      </w:r>
    </w:p>
    <w:p w14:paraId="0880B0A4" w14:textId="77777777" w:rsidR="00A662A5" w:rsidRPr="0010058D" w:rsidRDefault="00A662A5" w:rsidP="00723686">
      <w:pPr>
        <w:ind w:right="102"/>
        <w:jc w:val="both"/>
        <w:rPr>
          <w:rFonts w:ascii="Arial" w:hAnsi="Arial" w:cs="Arial"/>
          <w:color w:val="EE0000"/>
          <w:sz w:val="24"/>
          <w:szCs w:val="24"/>
          <w:lang w:val="fr-FR" w:eastAsia="fr-FR"/>
        </w:rPr>
      </w:pPr>
    </w:p>
    <w:p w14:paraId="51D07E89" w14:textId="77777777" w:rsidR="001238D1" w:rsidRDefault="001238D1" w:rsidP="00723686">
      <w:pPr>
        <w:ind w:right="102"/>
        <w:jc w:val="both"/>
        <w:rPr>
          <w:rFonts w:ascii="Arial" w:hAnsi="Arial" w:cs="Arial"/>
          <w:color w:val="EE0000"/>
          <w:sz w:val="24"/>
          <w:szCs w:val="24"/>
          <w:lang w:val="fr-FR" w:eastAsia="fr-FR"/>
        </w:rPr>
      </w:pPr>
    </w:p>
    <w:p w14:paraId="15DD83D8" w14:textId="77777777" w:rsidR="00EA1B1F" w:rsidRPr="0010058D" w:rsidRDefault="00EA1B1F" w:rsidP="00723686">
      <w:pPr>
        <w:ind w:right="102"/>
        <w:jc w:val="both"/>
        <w:rPr>
          <w:rFonts w:ascii="Arial" w:hAnsi="Arial" w:cs="Arial"/>
          <w:color w:val="EE0000"/>
          <w:sz w:val="24"/>
          <w:szCs w:val="24"/>
          <w:lang w:val="fr-FR" w:eastAsia="fr-FR"/>
        </w:rPr>
      </w:pPr>
    </w:p>
    <w:p w14:paraId="6DFC0712" w14:textId="77777777" w:rsidR="00AB05E2" w:rsidRPr="0010058D" w:rsidRDefault="00AB05E2" w:rsidP="00723686">
      <w:pPr>
        <w:ind w:right="102"/>
        <w:jc w:val="both"/>
        <w:rPr>
          <w:rFonts w:ascii="Arial" w:hAnsi="Arial" w:cs="Arial"/>
          <w:b/>
          <w:bCs/>
          <w:sz w:val="24"/>
          <w:szCs w:val="24"/>
          <w:lang w:val="fr-FR" w:eastAsia="fr-FR"/>
        </w:rPr>
      </w:pPr>
      <w:r w:rsidRPr="0010058D">
        <w:rPr>
          <w:rFonts w:ascii="Arial" w:hAnsi="Arial" w:cs="Arial"/>
          <w:b/>
          <w:bCs/>
          <w:sz w:val="24"/>
          <w:szCs w:val="24"/>
          <w:lang w:val="fr-FR" w:eastAsia="fr-FR"/>
        </w:rPr>
        <w:t>ARTICLE 6 : DISPOSITIONS FINALES</w:t>
      </w:r>
    </w:p>
    <w:p w14:paraId="56FC2C7A" w14:textId="77777777" w:rsidR="000A319B" w:rsidRPr="0010058D" w:rsidRDefault="000A319B" w:rsidP="00723686">
      <w:pPr>
        <w:ind w:right="102"/>
        <w:jc w:val="both"/>
        <w:rPr>
          <w:rFonts w:ascii="Arial" w:hAnsi="Arial" w:cs="Arial"/>
          <w:color w:val="EE0000"/>
          <w:sz w:val="24"/>
          <w:szCs w:val="24"/>
          <w:lang w:val="fr-FR" w:eastAsia="fr-FR"/>
        </w:rPr>
      </w:pPr>
    </w:p>
    <w:p w14:paraId="28B45954" w14:textId="6113B8D5" w:rsidR="00AB05E2" w:rsidRPr="0010058D" w:rsidRDefault="00AB05E2" w:rsidP="00723686">
      <w:pPr>
        <w:ind w:right="102"/>
        <w:jc w:val="both"/>
        <w:rPr>
          <w:rFonts w:ascii="Arial" w:hAnsi="Arial" w:cs="Arial"/>
          <w:sz w:val="24"/>
          <w:szCs w:val="24"/>
          <w:u w:val="single"/>
          <w:lang w:val="fr-FR" w:eastAsia="fr-FR"/>
        </w:rPr>
      </w:pPr>
      <w:r w:rsidRPr="0010058D">
        <w:rPr>
          <w:rFonts w:ascii="Arial" w:hAnsi="Arial" w:cs="Arial"/>
          <w:sz w:val="24"/>
          <w:szCs w:val="24"/>
          <w:u w:val="single"/>
          <w:lang w:val="fr-FR" w:eastAsia="fr-FR"/>
        </w:rPr>
        <w:t xml:space="preserve">6.1 : </w:t>
      </w:r>
      <w:r w:rsidR="008B7211" w:rsidRPr="0010058D">
        <w:rPr>
          <w:rFonts w:ascii="Arial" w:hAnsi="Arial" w:cs="Arial"/>
          <w:sz w:val="24"/>
          <w:szCs w:val="24"/>
          <w:u w:val="single"/>
          <w:lang w:val="fr-FR" w:eastAsia="fr-FR"/>
        </w:rPr>
        <w:t>Entrée en vigueur et durée de l’accord</w:t>
      </w:r>
    </w:p>
    <w:p w14:paraId="595970F2" w14:textId="77777777" w:rsidR="008B7211" w:rsidRPr="0010058D" w:rsidRDefault="008B7211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05B6B119" w14:textId="0376FFFD" w:rsidR="008B7211" w:rsidRPr="0010058D" w:rsidRDefault="00A97C74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10058D">
        <w:rPr>
          <w:rFonts w:ascii="Arial" w:hAnsi="Arial" w:cs="Arial"/>
          <w:sz w:val="24"/>
          <w:szCs w:val="24"/>
          <w:lang w:val="fr-FR" w:eastAsia="fr-FR"/>
        </w:rPr>
        <w:t xml:space="preserve">Le présent accord s’applique à compter du </w:t>
      </w:r>
      <w:r w:rsidR="00425135" w:rsidRPr="00425135">
        <w:rPr>
          <w:rFonts w:ascii="Arial" w:hAnsi="Arial" w:cs="Arial"/>
          <w:sz w:val="24"/>
          <w:szCs w:val="24"/>
          <w:lang w:val="fr-FR" w:eastAsia="fr-FR"/>
        </w:rPr>
        <w:t>1</w:t>
      </w:r>
      <w:r w:rsidR="00425135" w:rsidRPr="00425135">
        <w:rPr>
          <w:rFonts w:ascii="Arial" w:hAnsi="Arial" w:cs="Arial"/>
          <w:sz w:val="24"/>
          <w:szCs w:val="24"/>
          <w:vertAlign w:val="superscript"/>
          <w:lang w:val="fr-FR" w:eastAsia="fr-FR"/>
        </w:rPr>
        <w:t>er</w:t>
      </w:r>
      <w:r w:rsidR="00425135" w:rsidRPr="00425135">
        <w:rPr>
          <w:rFonts w:ascii="Arial" w:hAnsi="Arial" w:cs="Arial"/>
          <w:sz w:val="24"/>
          <w:szCs w:val="24"/>
          <w:lang w:val="fr-FR" w:eastAsia="fr-FR"/>
        </w:rPr>
        <w:t xml:space="preserve"> </w:t>
      </w:r>
      <w:proofErr w:type="gramStart"/>
      <w:r w:rsidR="00425135" w:rsidRPr="00425135">
        <w:rPr>
          <w:rFonts w:ascii="Arial" w:hAnsi="Arial" w:cs="Arial"/>
          <w:sz w:val="24"/>
          <w:szCs w:val="24"/>
          <w:lang w:val="fr-FR" w:eastAsia="fr-FR"/>
        </w:rPr>
        <w:t>Avril</w:t>
      </w:r>
      <w:proofErr w:type="gramEnd"/>
      <w:r w:rsidRPr="00425135">
        <w:rPr>
          <w:rFonts w:ascii="Arial" w:hAnsi="Arial" w:cs="Arial"/>
          <w:sz w:val="24"/>
          <w:szCs w:val="24"/>
          <w:lang w:val="fr-FR" w:eastAsia="fr-FR"/>
        </w:rPr>
        <w:t xml:space="preserve"> </w:t>
      </w:r>
      <w:r w:rsidRPr="0010058D">
        <w:rPr>
          <w:rFonts w:ascii="Arial" w:hAnsi="Arial" w:cs="Arial"/>
          <w:sz w:val="24"/>
          <w:szCs w:val="24"/>
          <w:lang w:val="fr-FR" w:eastAsia="fr-FR"/>
        </w:rPr>
        <w:t>2026 et pour une durée indéterminée.</w:t>
      </w:r>
    </w:p>
    <w:p w14:paraId="4CF45820" w14:textId="77777777" w:rsidR="00042181" w:rsidRPr="0010058D" w:rsidRDefault="00042181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07B43175" w14:textId="23318BED" w:rsidR="00042181" w:rsidRPr="0010058D" w:rsidRDefault="00042181" w:rsidP="00723686">
      <w:pPr>
        <w:ind w:right="102"/>
        <w:jc w:val="both"/>
        <w:rPr>
          <w:rFonts w:ascii="Arial" w:hAnsi="Arial" w:cs="Arial"/>
          <w:sz w:val="24"/>
          <w:szCs w:val="24"/>
          <w:u w:val="single"/>
          <w:lang w:val="fr-FR" w:eastAsia="fr-FR"/>
        </w:rPr>
      </w:pPr>
      <w:r w:rsidRPr="0010058D">
        <w:rPr>
          <w:rFonts w:ascii="Arial" w:hAnsi="Arial" w:cs="Arial"/>
          <w:sz w:val="24"/>
          <w:szCs w:val="24"/>
          <w:u w:val="single"/>
          <w:lang w:val="fr-FR" w:eastAsia="fr-FR"/>
        </w:rPr>
        <w:t xml:space="preserve">6.2 : Révision – Dénonciation : </w:t>
      </w:r>
    </w:p>
    <w:p w14:paraId="0F082F0F" w14:textId="77777777" w:rsidR="00042181" w:rsidRPr="0010058D" w:rsidRDefault="00042181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128D110C" w14:textId="6A46172B" w:rsidR="00042181" w:rsidRPr="0010058D" w:rsidRDefault="0072215F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10058D">
        <w:rPr>
          <w:rFonts w:ascii="Arial" w:hAnsi="Arial" w:cs="Arial"/>
          <w:sz w:val="24"/>
          <w:szCs w:val="24"/>
          <w:lang w:val="fr-FR" w:eastAsia="fr-FR"/>
        </w:rPr>
        <w:t>Le présent accord peut être dénoncé à tout moment par tout ou partie des signataires</w:t>
      </w:r>
      <w:r w:rsidR="00E41A41" w:rsidRPr="0010058D">
        <w:rPr>
          <w:rFonts w:ascii="Arial" w:hAnsi="Arial" w:cs="Arial"/>
          <w:sz w:val="24"/>
          <w:szCs w:val="24"/>
          <w:lang w:val="fr-FR" w:eastAsia="fr-FR"/>
        </w:rPr>
        <w:t>, dans les conditions prévues aux articles L2261-9, L2261-10, L2261</w:t>
      </w:r>
      <w:r w:rsidR="00834828" w:rsidRPr="0010058D">
        <w:rPr>
          <w:rFonts w:ascii="Arial" w:hAnsi="Arial" w:cs="Arial"/>
          <w:sz w:val="24"/>
          <w:szCs w:val="24"/>
          <w:lang w:val="fr-FR" w:eastAsia="fr-FR"/>
        </w:rPr>
        <w:t>-11, et L2261-13 du code du travail.</w:t>
      </w:r>
    </w:p>
    <w:p w14:paraId="7FD7771A" w14:textId="77777777" w:rsidR="007B6BA3" w:rsidRPr="0010058D" w:rsidRDefault="007B6BA3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6BBCD942" w14:textId="77777777" w:rsidR="00D74EA9" w:rsidRPr="0010058D" w:rsidRDefault="00D74EA9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3E28DFF7" w14:textId="77777777" w:rsidR="00D74EA9" w:rsidRPr="0010058D" w:rsidRDefault="00D74EA9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3D890111" w14:textId="77777777" w:rsidR="00D74EA9" w:rsidRPr="0010058D" w:rsidRDefault="00D74EA9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6D96E7F1" w14:textId="77777777" w:rsidR="00D74EA9" w:rsidRPr="0010058D" w:rsidRDefault="00D74EA9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1250118F" w14:textId="77777777" w:rsidR="00D74EA9" w:rsidRPr="0010058D" w:rsidRDefault="00D74EA9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546C160D" w14:textId="77777777" w:rsidR="0090476D" w:rsidRDefault="0090476D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1FCC14A9" w14:textId="77777777" w:rsidR="0090476D" w:rsidRDefault="0090476D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4CB5905F" w14:textId="77777777" w:rsidR="00AC080E" w:rsidRDefault="00AC080E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3186002D" w14:textId="77777777" w:rsidR="00AC080E" w:rsidRDefault="00AC080E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277FD790" w14:textId="77777777" w:rsidR="00AC080E" w:rsidRDefault="00AC080E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2C180B9B" w14:textId="7CC187B3" w:rsidR="007B6BA3" w:rsidRPr="0010058D" w:rsidRDefault="00D74EA9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10058D">
        <w:rPr>
          <w:rFonts w:ascii="Arial" w:hAnsi="Arial" w:cs="Arial"/>
          <w:sz w:val="24"/>
          <w:szCs w:val="24"/>
          <w:lang w:val="fr-FR" w:eastAsia="fr-FR"/>
        </w:rPr>
        <w:t>C</w:t>
      </w:r>
      <w:r w:rsidR="007B6BA3" w:rsidRPr="0010058D">
        <w:rPr>
          <w:rFonts w:ascii="Arial" w:hAnsi="Arial" w:cs="Arial"/>
          <w:sz w:val="24"/>
          <w:szCs w:val="24"/>
          <w:lang w:val="fr-FR" w:eastAsia="fr-FR"/>
        </w:rPr>
        <w:t>onformément</w:t>
      </w:r>
      <w:r w:rsidRPr="0010058D">
        <w:rPr>
          <w:rFonts w:ascii="Arial" w:hAnsi="Arial" w:cs="Arial"/>
          <w:sz w:val="24"/>
          <w:szCs w:val="24"/>
          <w:lang w:val="fr-FR" w:eastAsia="fr-FR"/>
        </w:rPr>
        <w:t xml:space="preserve"> aux dispositions de l’article L2261-9 du code du travail, le présent accord </w:t>
      </w:r>
      <w:r w:rsidR="00581FA0" w:rsidRPr="0010058D">
        <w:rPr>
          <w:rFonts w:ascii="Arial" w:hAnsi="Arial" w:cs="Arial"/>
          <w:sz w:val="24"/>
          <w:szCs w:val="24"/>
          <w:lang w:val="fr-FR" w:eastAsia="fr-FR"/>
        </w:rPr>
        <w:t>et ses avenants éventuels peuvent être dénoncés par l’une ou l’autre des parties</w:t>
      </w:r>
      <w:r w:rsidR="00DC1A5B" w:rsidRPr="0010058D">
        <w:rPr>
          <w:rFonts w:ascii="Arial" w:hAnsi="Arial" w:cs="Arial"/>
          <w:sz w:val="24"/>
          <w:szCs w:val="24"/>
          <w:lang w:val="fr-FR" w:eastAsia="fr-FR"/>
        </w:rPr>
        <w:t xml:space="preserve"> signataires, sur notification écrite aux autres parties par lettre recommandée avec avis de réception</w:t>
      </w:r>
      <w:r w:rsidR="006A351F" w:rsidRPr="0010058D">
        <w:rPr>
          <w:rFonts w:ascii="Arial" w:hAnsi="Arial" w:cs="Arial"/>
          <w:sz w:val="24"/>
          <w:szCs w:val="24"/>
          <w:lang w:val="fr-FR" w:eastAsia="fr-FR"/>
        </w:rPr>
        <w:t>.</w:t>
      </w:r>
    </w:p>
    <w:p w14:paraId="56A24868" w14:textId="2C67D1AE" w:rsidR="006A351F" w:rsidRPr="0010058D" w:rsidRDefault="006A351F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10058D">
        <w:rPr>
          <w:rFonts w:ascii="Arial" w:hAnsi="Arial" w:cs="Arial"/>
          <w:sz w:val="24"/>
          <w:szCs w:val="24"/>
          <w:lang w:val="fr-FR" w:eastAsia="fr-FR"/>
        </w:rPr>
        <w:t>La dénonciation prend effet à l’issue du préavis de 3 mois</w:t>
      </w:r>
      <w:r w:rsidR="0011517F" w:rsidRPr="0010058D">
        <w:rPr>
          <w:rFonts w:ascii="Arial" w:hAnsi="Arial" w:cs="Arial"/>
          <w:sz w:val="24"/>
          <w:szCs w:val="24"/>
          <w:lang w:val="fr-FR" w:eastAsia="fr-FR"/>
        </w:rPr>
        <w:t>.</w:t>
      </w:r>
    </w:p>
    <w:p w14:paraId="78B937BD" w14:textId="77777777" w:rsidR="005B7EA5" w:rsidRDefault="005B7EA5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294A6125" w14:textId="77777777" w:rsidR="005B7EA5" w:rsidRDefault="005B7EA5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308D1DC4" w14:textId="257D7EEB" w:rsidR="0011517F" w:rsidRPr="0010058D" w:rsidRDefault="0011517F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10058D">
        <w:rPr>
          <w:rFonts w:ascii="Arial" w:hAnsi="Arial" w:cs="Arial"/>
          <w:sz w:val="24"/>
          <w:szCs w:val="24"/>
          <w:lang w:val="fr-FR" w:eastAsia="fr-FR"/>
        </w:rPr>
        <w:t xml:space="preserve">Le courrier de dénonciation donnera lieu également </w:t>
      </w:r>
      <w:r w:rsidR="000C017E" w:rsidRPr="0010058D">
        <w:rPr>
          <w:rFonts w:ascii="Arial" w:hAnsi="Arial" w:cs="Arial"/>
          <w:sz w:val="24"/>
          <w:szCs w:val="24"/>
          <w:lang w:val="fr-FR" w:eastAsia="fr-FR"/>
        </w:rPr>
        <w:t>au dépôt auprès de la DDETS du Finistère.</w:t>
      </w:r>
    </w:p>
    <w:p w14:paraId="491EA546" w14:textId="560D83CB" w:rsidR="000C017E" w:rsidRPr="0010058D" w:rsidRDefault="00A54BAE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10058D">
        <w:rPr>
          <w:rFonts w:ascii="Arial" w:hAnsi="Arial" w:cs="Arial"/>
          <w:sz w:val="24"/>
          <w:szCs w:val="24"/>
          <w:lang w:val="fr-FR" w:eastAsia="fr-FR"/>
        </w:rPr>
        <w:t>Pendant la durée du préavis, la direction s’engage à réunir les partie</w:t>
      </w:r>
      <w:r w:rsidR="00365A7B" w:rsidRPr="0010058D">
        <w:rPr>
          <w:rFonts w:ascii="Arial" w:hAnsi="Arial" w:cs="Arial"/>
          <w:sz w:val="24"/>
          <w:szCs w:val="24"/>
          <w:lang w:val="fr-FR" w:eastAsia="fr-FR"/>
        </w:rPr>
        <w:t>s afin de négocier un éventuel accord de substit</w:t>
      </w:r>
      <w:r w:rsidR="00184CE7" w:rsidRPr="0010058D">
        <w:rPr>
          <w:rFonts w:ascii="Arial" w:hAnsi="Arial" w:cs="Arial"/>
          <w:sz w:val="24"/>
          <w:szCs w:val="24"/>
          <w:lang w:val="fr-FR" w:eastAsia="fr-FR"/>
        </w:rPr>
        <w:t>ution.</w:t>
      </w:r>
    </w:p>
    <w:p w14:paraId="344293D1" w14:textId="77777777" w:rsidR="003D7EA4" w:rsidRDefault="003D7EA4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5BEA0F55" w14:textId="77777777" w:rsidR="005B7EA5" w:rsidRDefault="005B7EA5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79AED108" w14:textId="77777777" w:rsidR="00C379B1" w:rsidRDefault="00C379B1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112768DB" w14:textId="77777777" w:rsidR="00C379B1" w:rsidRDefault="00C379B1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49D65C98" w14:textId="792D82CD" w:rsidR="00184CE7" w:rsidRPr="0010058D" w:rsidRDefault="00184CE7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10058D">
        <w:rPr>
          <w:rFonts w:ascii="Arial" w:hAnsi="Arial" w:cs="Arial"/>
          <w:sz w:val="24"/>
          <w:szCs w:val="24"/>
          <w:lang w:val="fr-FR" w:eastAsia="fr-FR"/>
        </w:rPr>
        <w:t>Le présent accord pourra faire l’objet de révision par les parties signataires du présent accord ou toute autre organisation syndicale y ayant ultérieurement adhéré.</w:t>
      </w:r>
    </w:p>
    <w:p w14:paraId="158B99F3" w14:textId="77777777" w:rsidR="001518AC" w:rsidRPr="0010058D" w:rsidRDefault="001518AC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687AA0CD" w14:textId="28BD8997" w:rsidR="001518AC" w:rsidRPr="0010058D" w:rsidRDefault="001518AC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10058D">
        <w:rPr>
          <w:rFonts w:ascii="Arial" w:hAnsi="Arial" w:cs="Arial"/>
          <w:sz w:val="24"/>
          <w:szCs w:val="24"/>
          <w:lang w:val="fr-FR" w:eastAsia="fr-FR"/>
        </w:rPr>
        <w:t>Toute demande de révision</w:t>
      </w:r>
      <w:r w:rsidR="00573C9C" w:rsidRPr="0010058D">
        <w:rPr>
          <w:rFonts w:ascii="Arial" w:hAnsi="Arial" w:cs="Arial"/>
          <w:sz w:val="24"/>
          <w:szCs w:val="24"/>
          <w:lang w:val="fr-FR" w:eastAsia="fr-FR"/>
        </w:rPr>
        <w:t>,</w:t>
      </w:r>
      <w:r w:rsidR="00D514B4" w:rsidRPr="0010058D">
        <w:rPr>
          <w:rFonts w:ascii="Arial" w:hAnsi="Arial" w:cs="Arial"/>
          <w:sz w:val="24"/>
          <w:szCs w:val="24"/>
          <w:lang w:val="fr-FR" w:eastAsia="fr-FR"/>
        </w:rPr>
        <w:t xml:space="preserve"> obligatoirement accompagnée d’une proposition de rédaction nouvelle</w:t>
      </w:r>
      <w:r w:rsidR="00573C9C" w:rsidRPr="0010058D">
        <w:rPr>
          <w:rFonts w:ascii="Arial" w:hAnsi="Arial" w:cs="Arial"/>
          <w:sz w:val="24"/>
          <w:szCs w:val="24"/>
          <w:lang w:val="fr-FR" w:eastAsia="fr-FR"/>
        </w:rPr>
        <w:t>, sera notifiée par lettre recommandée avec accusé de réception à chacune des autres parties signataires</w:t>
      </w:r>
      <w:r w:rsidR="002D08E1" w:rsidRPr="0010058D">
        <w:rPr>
          <w:rFonts w:ascii="Arial" w:hAnsi="Arial" w:cs="Arial"/>
          <w:sz w:val="24"/>
          <w:szCs w:val="24"/>
          <w:lang w:val="fr-FR" w:eastAsia="fr-FR"/>
        </w:rPr>
        <w:t xml:space="preserve"> ou adhérentes.</w:t>
      </w:r>
    </w:p>
    <w:p w14:paraId="5AEBDA8E" w14:textId="77777777" w:rsidR="002D08E1" w:rsidRPr="0010058D" w:rsidRDefault="002D08E1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302A728A" w14:textId="3ECB4044" w:rsidR="002D08E1" w:rsidRPr="0010058D" w:rsidRDefault="002D08E1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10058D">
        <w:rPr>
          <w:rFonts w:ascii="Arial" w:hAnsi="Arial" w:cs="Arial"/>
          <w:sz w:val="24"/>
          <w:szCs w:val="24"/>
          <w:lang w:val="fr-FR" w:eastAsia="fr-FR"/>
        </w:rPr>
        <w:t>En outre, en cas d’évolution législative ou conventionnelle susceptible de remettre en cause tout ou partie des dispositions du présent accord</w:t>
      </w:r>
      <w:r w:rsidR="0029663C" w:rsidRPr="0010058D">
        <w:rPr>
          <w:rFonts w:ascii="Arial" w:hAnsi="Arial" w:cs="Arial"/>
          <w:sz w:val="24"/>
          <w:szCs w:val="24"/>
          <w:lang w:val="fr-FR" w:eastAsia="fr-FR"/>
        </w:rPr>
        <w:t xml:space="preserve">, les parties signataires conviennent de se réunir à nouveau, dans un délai de 3 mois afin d’adapter </w:t>
      </w:r>
      <w:proofErr w:type="gramStart"/>
      <w:r w:rsidR="0029663C" w:rsidRPr="0010058D">
        <w:rPr>
          <w:rFonts w:ascii="Arial" w:hAnsi="Arial" w:cs="Arial"/>
          <w:sz w:val="24"/>
          <w:szCs w:val="24"/>
          <w:lang w:val="fr-FR" w:eastAsia="fr-FR"/>
        </w:rPr>
        <w:t>les dites</w:t>
      </w:r>
      <w:proofErr w:type="gramEnd"/>
      <w:r w:rsidR="0029663C" w:rsidRPr="0010058D">
        <w:rPr>
          <w:rFonts w:ascii="Arial" w:hAnsi="Arial" w:cs="Arial"/>
          <w:sz w:val="24"/>
          <w:szCs w:val="24"/>
          <w:lang w:val="fr-FR" w:eastAsia="fr-FR"/>
        </w:rPr>
        <w:t xml:space="preserve"> dispositions.</w:t>
      </w:r>
    </w:p>
    <w:p w14:paraId="7E6BAD57" w14:textId="77777777" w:rsidR="00976DA7" w:rsidRDefault="00976DA7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10766116" w14:textId="77777777" w:rsidR="003D6A1B" w:rsidRPr="0010058D" w:rsidRDefault="003D6A1B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276E579A" w14:textId="60CA5DC4" w:rsidR="00976DA7" w:rsidRPr="0010058D" w:rsidRDefault="00976DA7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3D6A1B">
        <w:rPr>
          <w:rFonts w:ascii="Arial" w:hAnsi="Arial" w:cs="Arial"/>
          <w:sz w:val="24"/>
          <w:szCs w:val="24"/>
          <w:u w:val="single"/>
          <w:lang w:val="fr-FR" w:eastAsia="fr-FR"/>
        </w:rPr>
        <w:t>6.3 : Suivi de l’accord </w:t>
      </w:r>
      <w:r w:rsidRPr="0010058D">
        <w:rPr>
          <w:rFonts w:ascii="Arial" w:hAnsi="Arial" w:cs="Arial"/>
          <w:sz w:val="24"/>
          <w:szCs w:val="24"/>
          <w:lang w:val="fr-FR" w:eastAsia="fr-FR"/>
        </w:rPr>
        <w:t xml:space="preserve">: </w:t>
      </w:r>
    </w:p>
    <w:p w14:paraId="0BA2B568" w14:textId="77777777" w:rsidR="00976DA7" w:rsidRPr="0010058D" w:rsidRDefault="00976DA7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742CDC4D" w14:textId="06770A5A" w:rsidR="00976DA7" w:rsidRPr="0010058D" w:rsidRDefault="00976DA7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10058D">
        <w:rPr>
          <w:rFonts w:ascii="Arial" w:hAnsi="Arial" w:cs="Arial"/>
          <w:sz w:val="24"/>
          <w:szCs w:val="24"/>
          <w:lang w:val="fr-FR" w:eastAsia="fr-FR"/>
        </w:rPr>
        <w:t>Le suivi de l’application du présent accord sera réalisé par le CSE lors d’une réunion annuelle.</w:t>
      </w:r>
    </w:p>
    <w:p w14:paraId="4C8E435F" w14:textId="77777777" w:rsidR="00F8485A" w:rsidRPr="0010058D" w:rsidRDefault="00F8485A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1CD71F68" w14:textId="7243EFC8" w:rsidR="00F8485A" w:rsidRPr="0010058D" w:rsidRDefault="00F8485A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3D6A1B">
        <w:rPr>
          <w:rFonts w:ascii="Arial" w:hAnsi="Arial" w:cs="Arial"/>
          <w:sz w:val="24"/>
          <w:szCs w:val="24"/>
          <w:u w:val="single"/>
          <w:lang w:val="fr-FR" w:eastAsia="fr-FR"/>
        </w:rPr>
        <w:t>6.4 : Dépôt et publicité de l’accord</w:t>
      </w:r>
      <w:r w:rsidRPr="0010058D">
        <w:rPr>
          <w:rFonts w:ascii="Arial" w:hAnsi="Arial" w:cs="Arial"/>
          <w:sz w:val="24"/>
          <w:szCs w:val="24"/>
          <w:lang w:val="fr-FR" w:eastAsia="fr-FR"/>
        </w:rPr>
        <w:t xml:space="preserve"> : </w:t>
      </w:r>
    </w:p>
    <w:p w14:paraId="0B749C76" w14:textId="77777777" w:rsidR="00F8485A" w:rsidRPr="0010058D" w:rsidRDefault="00F8485A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7241ADF0" w14:textId="7EDC37F6" w:rsidR="00F8485A" w:rsidRPr="0010058D" w:rsidRDefault="00F8485A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10058D">
        <w:rPr>
          <w:rFonts w:ascii="Arial" w:hAnsi="Arial" w:cs="Arial"/>
          <w:sz w:val="24"/>
          <w:szCs w:val="24"/>
          <w:lang w:val="fr-FR" w:eastAsia="fr-FR"/>
        </w:rPr>
        <w:t xml:space="preserve">Le présent accord fera l’objet </w:t>
      </w:r>
      <w:r w:rsidR="005D79F9" w:rsidRPr="0010058D">
        <w:rPr>
          <w:rFonts w:ascii="Arial" w:hAnsi="Arial" w:cs="Arial"/>
          <w:sz w:val="24"/>
          <w:szCs w:val="24"/>
          <w:lang w:val="fr-FR" w:eastAsia="fr-FR"/>
        </w:rPr>
        <w:t>des formalités de dépôt et de publicité conformément à l’article L22</w:t>
      </w:r>
      <w:r w:rsidR="00FE25A5" w:rsidRPr="0010058D">
        <w:rPr>
          <w:rFonts w:ascii="Arial" w:hAnsi="Arial" w:cs="Arial"/>
          <w:sz w:val="24"/>
          <w:szCs w:val="24"/>
          <w:lang w:val="fr-FR" w:eastAsia="fr-FR"/>
        </w:rPr>
        <w:t>31-6 du code du travail.</w:t>
      </w:r>
    </w:p>
    <w:p w14:paraId="1C6AA0F6" w14:textId="77777777" w:rsidR="00FE25A5" w:rsidRPr="0010058D" w:rsidRDefault="00FE25A5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3F6EBFC1" w14:textId="19482589" w:rsidR="00FE25A5" w:rsidRPr="0010058D" w:rsidRDefault="00FE25A5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10058D">
        <w:rPr>
          <w:rFonts w:ascii="Arial" w:hAnsi="Arial" w:cs="Arial"/>
          <w:sz w:val="24"/>
          <w:szCs w:val="24"/>
          <w:lang w:val="fr-FR" w:eastAsia="fr-FR"/>
        </w:rPr>
        <w:t xml:space="preserve">Cet accord sera, </w:t>
      </w:r>
      <w:r w:rsidR="0029451A" w:rsidRPr="0010058D">
        <w:rPr>
          <w:rFonts w:ascii="Arial" w:hAnsi="Arial" w:cs="Arial"/>
          <w:sz w:val="24"/>
          <w:szCs w:val="24"/>
          <w:lang w:val="fr-FR" w:eastAsia="fr-FR"/>
        </w:rPr>
        <w:t>à la diligence de l’entreprise, déposé en deux exemplaires</w:t>
      </w:r>
      <w:r w:rsidR="00262CD3" w:rsidRPr="0010058D">
        <w:rPr>
          <w:rFonts w:ascii="Arial" w:hAnsi="Arial" w:cs="Arial"/>
          <w:sz w:val="24"/>
          <w:szCs w:val="24"/>
          <w:lang w:val="fr-FR" w:eastAsia="fr-FR"/>
        </w:rPr>
        <w:t xml:space="preserve">, dont une version sur support papier signée des parties, envoyée par lettre recommandée </w:t>
      </w:r>
      <w:r w:rsidR="00D07090" w:rsidRPr="0010058D">
        <w:rPr>
          <w:rFonts w:ascii="Arial" w:hAnsi="Arial" w:cs="Arial"/>
          <w:sz w:val="24"/>
          <w:szCs w:val="24"/>
          <w:lang w:val="fr-FR" w:eastAsia="fr-FR"/>
        </w:rPr>
        <w:t>avec demande d’avis de réception, et une version sur support électronique à la DDETS du Finistère.</w:t>
      </w:r>
    </w:p>
    <w:p w14:paraId="2CAAB53E" w14:textId="77777777" w:rsidR="00773A5F" w:rsidRPr="0010058D" w:rsidRDefault="00773A5F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1E31ACA6" w14:textId="77777777" w:rsidR="00EA1B1F" w:rsidRDefault="00EA1B1F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402682C3" w14:textId="77777777" w:rsidR="00EA1B1F" w:rsidRDefault="00EA1B1F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7F71A1FD" w14:textId="77777777" w:rsidR="00EA1B1F" w:rsidRDefault="00EA1B1F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1B6F772B" w14:textId="77777777" w:rsidR="00EA1B1F" w:rsidRDefault="00EA1B1F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5B97E6F6" w14:textId="4560537B" w:rsidR="00773A5F" w:rsidRPr="0010058D" w:rsidRDefault="00773A5F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10058D">
        <w:rPr>
          <w:rFonts w:ascii="Arial" w:hAnsi="Arial" w:cs="Arial"/>
          <w:sz w:val="24"/>
          <w:szCs w:val="24"/>
          <w:lang w:val="fr-FR" w:eastAsia="fr-FR"/>
        </w:rPr>
        <w:t>Il sera également remis un exemplaire au greffe du conseil des prud’hommes.</w:t>
      </w:r>
    </w:p>
    <w:p w14:paraId="37BAC603" w14:textId="77777777" w:rsidR="004B5724" w:rsidRDefault="004B5724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483D4CD7" w14:textId="77777777" w:rsidR="004B5724" w:rsidRDefault="004B5724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5CE5EFAD" w14:textId="134B3BAE" w:rsidR="00E938C6" w:rsidRPr="0010058D" w:rsidRDefault="00E938C6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10058D">
        <w:rPr>
          <w:rFonts w:ascii="Arial" w:hAnsi="Arial" w:cs="Arial"/>
          <w:sz w:val="24"/>
          <w:szCs w:val="24"/>
          <w:lang w:val="fr-FR" w:eastAsia="fr-FR"/>
        </w:rPr>
        <w:t>Le présent accord sera affiché dans les locaux de l’entreprise sur les panneaux destinés aux communications avec le personnel.</w:t>
      </w:r>
    </w:p>
    <w:p w14:paraId="021A4CFD" w14:textId="77777777" w:rsidR="00702CA1" w:rsidRPr="0010058D" w:rsidRDefault="00702CA1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444F1F7C" w14:textId="77777777" w:rsidR="00702CA1" w:rsidRPr="0010058D" w:rsidRDefault="00702CA1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4CA8465F" w14:textId="77777777" w:rsidR="00702CA1" w:rsidRDefault="00702CA1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3EA6F027" w14:textId="77777777" w:rsidR="0097133A" w:rsidRDefault="0097133A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341C5FB7" w14:textId="77777777" w:rsidR="0097133A" w:rsidRDefault="0097133A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2E7CF800" w14:textId="77777777" w:rsidR="0097133A" w:rsidRDefault="0097133A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1F9E354D" w14:textId="77777777" w:rsidR="0097133A" w:rsidRDefault="0097133A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3946FCF2" w14:textId="77777777" w:rsidR="0097133A" w:rsidRPr="0010058D" w:rsidRDefault="0097133A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1D2237F8" w14:textId="30E032C2" w:rsidR="00702CA1" w:rsidRPr="0010058D" w:rsidRDefault="00702CA1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10058D">
        <w:rPr>
          <w:rFonts w:ascii="Arial" w:hAnsi="Arial" w:cs="Arial"/>
          <w:sz w:val="24"/>
          <w:szCs w:val="24"/>
          <w:lang w:val="fr-FR" w:eastAsia="fr-FR"/>
        </w:rPr>
        <w:t>Fait à MORLAIX le :</w:t>
      </w:r>
      <w:r w:rsidR="00E82EDE">
        <w:rPr>
          <w:rFonts w:ascii="Arial" w:hAnsi="Arial" w:cs="Arial"/>
          <w:sz w:val="24"/>
          <w:szCs w:val="24"/>
          <w:lang w:val="fr-FR" w:eastAsia="fr-FR"/>
        </w:rPr>
        <w:t xml:space="preserve"> 31 </w:t>
      </w:r>
      <w:proofErr w:type="gramStart"/>
      <w:r w:rsidR="00E82EDE">
        <w:rPr>
          <w:rFonts w:ascii="Arial" w:hAnsi="Arial" w:cs="Arial"/>
          <w:sz w:val="24"/>
          <w:szCs w:val="24"/>
          <w:lang w:val="fr-FR" w:eastAsia="fr-FR"/>
        </w:rPr>
        <w:t>Mars</w:t>
      </w:r>
      <w:proofErr w:type="gramEnd"/>
      <w:r w:rsidR="00E82EDE">
        <w:rPr>
          <w:rFonts w:ascii="Arial" w:hAnsi="Arial" w:cs="Arial"/>
          <w:sz w:val="24"/>
          <w:szCs w:val="24"/>
          <w:lang w:val="fr-FR" w:eastAsia="fr-FR"/>
        </w:rPr>
        <w:t xml:space="preserve"> 2026</w:t>
      </w:r>
    </w:p>
    <w:p w14:paraId="100C69FE" w14:textId="77777777" w:rsidR="00702CA1" w:rsidRPr="0010058D" w:rsidRDefault="00702CA1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1E4EB0C1" w14:textId="77777777" w:rsidR="00702CA1" w:rsidRPr="0010058D" w:rsidRDefault="00702CA1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5CC7CC2E" w14:textId="79308D16" w:rsidR="00702CA1" w:rsidRPr="0010058D" w:rsidRDefault="00702CA1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10058D">
        <w:rPr>
          <w:rFonts w:ascii="Arial" w:hAnsi="Arial" w:cs="Arial"/>
          <w:sz w:val="24"/>
          <w:szCs w:val="24"/>
          <w:lang w:val="fr-FR" w:eastAsia="fr-FR"/>
        </w:rPr>
        <w:t xml:space="preserve">Les </w:t>
      </w:r>
      <w:r w:rsidR="00B81B6B" w:rsidRPr="0010058D">
        <w:rPr>
          <w:rFonts w:ascii="Arial" w:hAnsi="Arial" w:cs="Arial"/>
          <w:sz w:val="24"/>
          <w:szCs w:val="24"/>
          <w:lang w:val="fr-FR" w:eastAsia="fr-FR"/>
        </w:rPr>
        <w:t>représentants</w:t>
      </w:r>
      <w:r w:rsidRPr="0010058D">
        <w:rPr>
          <w:rFonts w:ascii="Arial" w:hAnsi="Arial" w:cs="Arial"/>
          <w:sz w:val="24"/>
          <w:szCs w:val="24"/>
          <w:lang w:val="fr-FR" w:eastAsia="fr-FR"/>
        </w:rPr>
        <w:t xml:space="preserve"> du personnel</w:t>
      </w:r>
      <w:r w:rsidR="00B81B6B" w:rsidRPr="0010058D">
        <w:rPr>
          <w:rFonts w:ascii="Arial" w:hAnsi="Arial" w:cs="Arial"/>
          <w:sz w:val="24"/>
          <w:szCs w:val="24"/>
          <w:lang w:val="fr-FR" w:eastAsia="fr-FR"/>
        </w:rPr>
        <w:tab/>
      </w:r>
      <w:r w:rsidR="00B81B6B" w:rsidRPr="0010058D">
        <w:rPr>
          <w:rFonts w:ascii="Arial" w:hAnsi="Arial" w:cs="Arial"/>
          <w:sz w:val="24"/>
          <w:szCs w:val="24"/>
          <w:lang w:val="fr-FR" w:eastAsia="fr-FR"/>
        </w:rPr>
        <w:tab/>
      </w:r>
      <w:r w:rsidR="00B81B6B" w:rsidRPr="0010058D">
        <w:rPr>
          <w:rFonts w:ascii="Arial" w:hAnsi="Arial" w:cs="Arial"/>
          <w:sz w:val="24"/>
          <w:szCs w:val="24"/>
          <w:lang w:val="fr-FR" w:eastAsia="fr-FR"/>
        </w:rPr>
        <w:tab/>
        <w:t>La Mission Locale du Pays de Morlaix</w:t>
      </w:r>
    </w:p>
    <w:p w14:paraId="37A25AE7" w14:textId="77777777" w:rsidR="00FE25A5" w:rsidRPr="0010058D" w:rsidRDefault="00FE25A5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3983B790" w14:textId="77777777" w:rsidR="00FE25A5" w:rsidRPr="0010058D" w:rsidRDefault="00FE25A5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627E2A54" w14:textId="77777777" w:rsidR="000A319B" w:rsidRPr="0010058D" w:rsidRDefault="000A319B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2FED312C" w14:textId="77777777" w:rsidR="00544F0B" w:rsidRPr="0010058D" w:rsidRDefault="00544F0B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217955AE" w14:textId="77777777" w:rsidR="00544F0B" w:rsidRPr="0010058D" w:rsidRDefault="00544F0B" w:rsidP="00723686">
      <w:pPr>
        <w:ind w:right="102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14:paraId="75804C0C" w14:textId="77777777" w:rsidR="004976EE" w:rsidRPr="0010058D" w:rsidRDefault="004976EE" w:rsidP="00723686">
      <w:pPr>
        <w:ind w:right="197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34278B2C" w14:textId="77777777" w:rsidR="004976EE" w:rsidRPr="0010058D" w:rsidRDefault="004976EE" w:rsidP="00723686">
      <w:pPr>
        <w:ind w:right="197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7D67B546" w14:textId="77777777" w:rsidR="00883428" w:rsidRPr="0010058D" w:rsidRDefault="00883428" w:rsidP="00723686">
      <w:pPr>
        <w:ind w:left="2832" w:right="197" w:firstLine="3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020A3603" w14:textId="77777777" w:rsidR="00883428" w:rsidRPr="0010058D" w:rsidRDefault="00883428" w:rsidP="00723686">
      <w:pPr>
        <w:ind w:left="2832" w:right="197" w:firstLine="3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5152D622" w14:textId="77777777" w:rsidR="00883428" w:rsidRPr="0010058D" w:rsidRDefault="00883428" w:rsidP="00723686">
      <w:pPr>
        <w:ind w:left="2832" w:right="197" w:firstLine="3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472292BF" w14:textId="77777777" w:rsidR="00883428" w:rsidRPr="0010058D" w:rsidRDefault="00883428" w:rsidP="00723686">
      <w:pPr>
        <w:ind w:left="2832" w:right="197" w:firstLine="3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7160FED7" w14:textId="77777777" w:rsidR="00883428" w:rsidRPr="0010058D" w:rsidRDefault="00883428" w:rsidP="00723686">
      <w:pPr>
        <w:ind w:left="2832" w:right="197" w:firstLine="3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517845FC" w14:textId="77777777" w:rsidR="00883428" w:rsidRPr="0010058D" w:rsidRDefault="00883428" w:rsidP="00723686">
      <w:pPr>
        <w:ind w:left="2832" w:right="197" w:firstLine="3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3B90D022" w14:textId="77777777" w:rsidR="00883428" w:rsidRPr="0010058D" w:rsidRDefault="00883428" w:rsidP="00723686">
      <w:pPr>
        <w:ind w:left="2832" w:right="197" w:firstLine="3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750B2E89" w14:textId="77777777" w:rsidR="00883428" w:rsidRPr="0010058D" w:rsidRDefault="00883428" w:rsidP="00723686">
      <w:pPr>
        <w:ind w:left="2832" w:right="197" w:firstLine="3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67C5BB09" w14:textId="77777777" w:rsidR="00883428" w:rsidRPr="0010058D" w:rsidRDefault="00883428" w:rsidP="00723686">
      <w:pPr>
        <w:ind w:left="2832" w:right="197" w:firstLine="3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06427087" w14:textId="77777777" w:rsidR="00883428" w:rsidRPr="0010058D" w:rsidRDefault="00883428" w:rsidP="00723686">
      <w:pPr>
        <w:ind w:left="2832" w:right="197" w:firstLine="3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5FD50B08" w14:textId="77777777" w:rsidR="00883428" w:rsidRPr="0010058D" w:rsidRDefault="00883428" w:rsidP="00723686">
      <w:pPr>
        <w:ind w:left="2832" w:right="197" w:firstLine="3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4276044A" w14:textId="77777777" w:rsidR="00883428" w:rsidRPr="0010058D" w:rsidRDefault="00883428" w:rsidP="00723686">
      <w:pPr>
        <w:ind w:left="2832" w:right="197" w:firstLine="3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4D5130C8" w14:textId="77777777" w:rsidR="00883428" w:rsidRPr="0010058D" w:rsidRDefault="00883428" w:rsidP="00723686">
      <w:pPr>
        <w:ind w:left="2832" w:right="197" w:firstLine="3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4BA3E151" w14:textId="77777777" w:rsidR="00883428" w:rsidRPr="0010058D" w:rsidRDefault="00883428" w:rsidP="00723686">
      <w:pPr>
        <w:ind w:left="2832" w:right="197" w:firstLine="3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665C8D13" w14:textId="77777777" w:rsidR="00883428" w:rsidRPr="0010058D" w:rsidRDefault="00883428" w:rsidP="00723686">
      <w:pPr>
        <w:ind w:left="2832" w:right="197" w:firstLine="3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2CF52834" w14:textId="77777777" w:rsidR="00883428" w:rsidRPr="0010058D" w:rsidRDefault="00883428" w:rsidP="00723686">
      <w:pPr>
        <w:ind w:left="2832" w:right="197" w:firstLine="3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20396AD4" w14:textId="77777777" w:rsidR="00883428" w:rsidRPr="0010058D" w:rsidRDefault="00883428" w:rsidP="00723686">
      <w:pPr>
        <w:ind w:left="2832" w:right="197" w:firstLine="3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5F5B6CAB" w14:textId="77777777" w:rsidR="00883428" w:rsidRPr="0010058D" w:rsidRDefault="00883428" w:rsidP="00723686">
      <w:pPr>
        <w:ind w:left="2832" w:right="197" w:firstLine="3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246B1914" w14:textId="77777777" w:rsidR="00883428" w:rsidRPr="0010058D" w:rsidRDefault="00883428" w:rsidP="00723686">
      <w:pPr>
        <w:ind w:left="2832" w:right="197" w:firstLine="3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3C6F7D5C" w14:textId="77777777" w:rsidR="00883428" w:rsidRPr="0010058D" w:rsidRDefault="00883428" w:rsidP="00723686">
      <w:pPr>
        <w:ind w:left="2832" w:right="197" w:firstLine="3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6BF96CD5" w14:textId="77777777" w:rsidR="00883428" w:rsidRPr="0010058D" w:rsidRDefault="00883428" w:rsidP="00723686">
      <w:pPr>
        <w:ind w:left="2832" w:right="197" w:firstLine="3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52E0DE1F" w14:textId="77777777" w:rsidR="00883428" w:rsidRPr="0010058D" w:rsidRDefault="00883428" w:rsidP="00723686">
      <w:pPr>
        <w:ind w:left="2832" w:right="197" w:firstLine="3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438BD32B" w14:textId="77777777" w:rsidR="00883428" w:rsidRPr="0010058D" w:rsidRDefault="00883428" w:rsidP="00723686">
      <w:pPr>
        <w:ind w:left="2832" w:right="197" w:firstLine="3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7C7105F4" w14:textId="77777777" w:rsidR="00883428" w:rsidRPr="0010058D" w:rsidRDefault="00883428" w:rsidP="00723686">
      <w:pPr>
        <w:ind w:left="2832" w:right="197" w:firstLine="3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369DBCFF" w14:textId="77777777" w:rsidR="00883428" w:rsidRPr="0010058D" w:rsidRDefault="00883428" w:rsidP="00723686">
      <w:pPr>
        <w:ind w:left="2832" w:right="197" w:firstLine="3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268615F9" w14:textId="77777777" w:rsidR="00883428" w:rsidRPr="0010058D" w:rsidRDefault="00883428" w:rsidP="00723686">
      <w:pPr>
        <w:ind w:left="2832" w:right="197" w:firstLine="3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556C1EC1" w14:textId="77777777" w:rsidR="00883428" w:rsidRPr="0010058D" w:rsidRDefault="00883428" w:rsidP="00723686">
      <w:pPr>
        <w:ind w:left="2832" w:right="197" w:firstLine="3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769C3F1F" w14:textId="77777777" w:rsidR="00883428" w:rsidRPr="0010058D" w:rsidRDefault="00883428" w:rsidP="00723686">
      <w:pPr>
        <w:ind w:left="2832" w:right="197" w:firstLine="3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0A67184B" w14:textId="77777777" w:rsidR="00883428" w:rsidRPr="0010058D" w:rsidRDefault="00883428" w:rsidP="00723686">
      <w:pPr>
        <w:ind w:left="2832" w:right="197" w:firstLine="3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2F97B938" w14:textId="77777777" w:rsidR="00883428" w:rsidRPr="0010058D" w:rsidRDefault="00883428" w:rsidP="00723686">
      <w:pPr>
        <w:ind w:left="2832" w:right="197" w:firstLine="3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p w14:paraId="04A5B5E8" w14:textId="301BA50D" w:rsidR="00907CAB" w:rsidRPr="0010058D" w:rsidRDefault="00700D4A" w:rsidP="00723686">
      <w:pPr>
        <w:ind w:left="2832" w:right="197" w:firstLine="3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  <w:r w:rsidRPr="0010058D">
        <w:rPr>
          <w:rFonts w:ascii="Arial" w:hAnsi="Arial" w:cs="Arial"/>
          <w:spacing w:val="-5"/>
          <w:sz w:val="24"/>
          <w:szCs w:val="24"/>
          <w:lang w:val="fr-FR"/>
        </w:rPr>
        <w:tab/>
      </w:r>
      <w:r w:rsidR="00331189" w:rsidRPr="0010058D">
        <w:rPr>
          <w:rFonts w:ascii="Arial" w:hAnsi="Arial" w:cs="Arial"/>
          <w:spacing w:val="-5"/>
          <w:sz w:val="24"/>
          <w:szCs w:val="24"/>
          <w:lang w:val="fr-FR"/>
        </w:rPr>
        <w:tab/>
      </w:r>
      <w:r w:rsidR="00331189" w:rsidRPr="0010058D">
        <w:rPr>
          <w:rFonts w:ascii="Arial" w:hAnsi="Arial" w:cs="Arial"/>
          <w:spacing w:val="-5"/>
          <w:sz w:val="24"/>
          <w:szCs w:val="24"/>
          <w:lang w:val="fr-FR"/>
        </w:rPr>
        <w:tab/>
      </w:r>
    </w:p>
    <w:p w14:paraId="64404545" w14:textId="77777777" w:rsidR="00907CAB" w:rsidRPr="0010058D" w:rsidRDefault="00907CAB" w:rsidP="00723686">
      <w:pPr>
        <w:ind w:right="197"/>
        <w:jc w:val="both"/>
        <w:rPr>
          <w:rFonts w:ascii="Arial" w:hAnsi="Arial" w:cs="Arial"/>
          <w:spacing w:val="-5"/>
          <w:sz w:val="24"/>
          <w:szCs w:val="24"/>
          <w:lang w:val="fr-FR"/>
        </w:rPr>
      </w:pPr>
    </w:p>
    <w:sectPr w:rsidR="00907CAB" w:rsidRPr="0010058D" w:rsidSect="008756C9">
      <w:headerReference w:type="default" r:id="rId10"/>
      <w:footerReference w:type="default" r:id="rId11"/>
      <w:type w:val="continuous"/>
      <w:pgSz w:w="11918" w:h="16854"/>
      <w:pgMar w:top="1417" w:right="1417" w:bottom="1417" w:left="1417" w:header="142" w:footer="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24C34" w14:textId="77777777" w:rsidR="000A3DF6" w:rsidRDefault="000A3DF6" w:rsidP="0022514C">
      <w:r>
        <w:separator/>
      </w:r>
    </w:p>
  </w:endnote>
  <w:endnote w:type="continuationSeparator" w:id="0">
    <w:p w14:paraId="2CB0F577" w14:textId="77777777" w:rsidR="000A3DF6" w:rsidRDefault="000A3DF6" w:rsidP="00225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89D79" w14:textId="77777777" w:rsidR="0022514C" w:rsidRDefault="0022514C" w:rsidP="0022514C">
    <w:pPr>
      <w:ind w:right="197"/>
      <w:rPr>
        <w:rFonts w:ascii="Arial" w:hAnsi="Arial" w:cs="Arial"/>
        <w:spacing w:val="4"/>
        <w:sz w:val="24"/>
        <w:szCs w:val="24"/>
        <w:lang w:val="fr-FR"/>
      </w:rPr>
    </w:pPr>
  </w:p>
  <w:p w14:paraId="760E0F0F" w14:textId="77777777" w:rsidR="0022514C" w:rsidRDefault="0022514C" w:rsidP="0022514C">
    <w:pPr>
      <w:ind w:right="197"/>
      <w:rPr>
        <w:rFonts w:ascii="Arial" w:hAnsi="Arial" w:cs="Arial"/>
        <w:spacing w:val="4"/>
        <w:sz w:val="24"/>
        <w:szCs w:val="24"/>
        <w:lang w:val="fr-FR"/>
      </w:rPr>
    </w:pPr>
  </w:p>
  <w:p w14:paraId="1464A611" w14:textId="77777777" w:rsidR="0022514C" w:rsidRDefault="0022514C" w:rsidP="0022514C">
    <w:pPr>
      <w:ind w:right="197"/>
      <w:rPr>
        <w:rFonts w:ascii="Arial" w:hAnsi="Arial" w:cs="Arial"/>
        <w:spacing w:val="4"/>
        <w:sz w:val="24"/>
        <w:szCs w:val="24"/>
        <w:lang w:val="fr-FR"/>
      </w:rPr>
    </w:pPr>
  </w:p>
  <w:p w14:paraId="74439823" w14:textId="77777777" w:rsidR="0022514C" w:rsidRPr="00632B60" w:rsidRDefault="0022514C" w:rsidP="002D58D2">
    <w:pPr>
      <w:ind w:left="-567" w:right="197"/>
      <w:rPr>
        <w:rFonts w:ascii="Arial" w:hAnsi="Arial" w:cs="Arial"/>
        <w:spacing w:val="4"/>
        <w:sz w:val="24"/>
        <w:szCs w:val="24"/>
        <w:lang w:val="fr-FR"/>
      </w:rPr>
    </w:pPr>
    <w:r w:rsidRPr="00632B60">
      <w:rPr>
        <w:rFonts w:ascii="Arial" w:hAnsi="Arial" w:cs="Arial"/>
        <w:noProof/>
        <w:spacing w:val="4"/>
        <w:sz w:val="24"/>
        <w:szCs w:val="24"/>
        <w:lang w:val="fr-FR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D11EE9B" wp14:editId="43FB9370">
              <wp:simplePos x="0" y="0"/>
              <wp:positionH relativeFrom="column">
                <wp:posOffset>5365750</wp:posOffset>
              </wp:positionH>
              <wp:positionV relativeFrom="paragraph">
                <wp:posOffset>343535</wp:posOffset>
              </wp:positionV>
              <wp:extent cx="1733550" cy="323850"/>
              <wp:effectExtent l="3175" t="0" r="0" b="1905"/>
              <wp:wrapNone/>
              <wp:docPr id="743569786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3550" cy="323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4D777C" w14:textId="77777777" w:rsidR="0022514C" w:rsidRDefault="0022514C" w:rsidP="002D58D2">
                          <w:pPr>
                            <w:tabs>
                              <w:tab w:val="left" w:pos="8364"/>
                            </w:tabs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B70590E" wp14:editId="001548C1">
                                <wp:extent cx="1037590" cy="222885"/>
                                <wp:effectExtent l="0" t="0" r="0" b="0"/>
                                <wp:docPr id="1168421691" name="Image 9" descr="Une image contenant Police, capture d’écran, Bleu électrique, Graphique&#10;&#10;Description générée automatiquement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45579160" name="Image 9" descr="Une image contenant Police, capture d’écran, Bleu électrique, Graphique&#10;&#10;Description générée automatiquement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037590" cy="2228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11EE9B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422.5pt;margin-top:27.05pt;width:136.5pt;height:25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" stroked="f">
              <v:textbox>
                <w:txbxContent>
                  <w:p w14:paraId="6C4D777C" w14:textId="77777777" w:rsidR="0022514C" w:rsidRDefault="0022514C" w:rsidP="002D58D2">
                    <w:pPr>
                      <w:tabs>
                        <w:tab w:val="left" w:pos="8364"/>
                      </w:tabs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B70590E" wp14:editId="001548C1">
                          <wp:extent cx="1037590" cy="222885"/>
                          <wp:effectExtent l="0" t="0" r="0" b="0"/>
                          <wp:docPr id="1168421691" name="Image 9" descr="Une image contenant Police, capture d’écran, Bleu électrique, Graphique&#10;&#10;Description générée automatiquement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45579160" name="Image 9" descr="Une image contenant Police, capture d’écran, Bleu électrique, Graphique&#10;&#10;Description générée automatiquement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037590" cy="2228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632B60">
      <w:rPr>
        <w:rFonts w:ascii="Arial" w:hAnsi="Arial" w:cs="Arial"/>
        <w:noProof/>
        <w:spacing w:val="4"/>
        <w:sz w:val="24"/>
        <w:szCs w:val="24"/>
        <w:lang w:val="fr-FR"/>
      </w:rPr>
      <w:drawing>
        <wp:inline distT="0" distB="0" distL="0" distR="0" wp14:anchorId="25541571" wp14:editId="25C75D27">
          <wp:extent cx="7058025" cy="390525"/>
          <wp:effectExtent l="0" t="0" r="0" b="0"/>
          <wp:docPr id="697029637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7864577" name="Image 207786457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58025" cy="390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0307F3C" w14:textId="77777777" w:rsidR="0022514C" w:rsidRPr="00454426" w:rsidRDefault="0022514C" w:rsidP="002D58D2">
    <w:pPr>
      <w:ind w:left="-567" w:right="-39"/>
      <w:jc w:val="center"/>
      <w:rPr>
        <w:rFonts w:ascii="Arial" w:hAnsi="Arial" w:cs="Arial"/>
        <w:spacing w:val="3"/>
        <w:sz w:val="16"/>
        <w:szCs w:val="16"/>
        <w:lang w:val="fr-FR"/>
      </w:rPr>
    </w:pPr>
    <w:r w:rsidRPr="00454426">
      <w:rPr>
        <w:rFonts w:ascii="Arial" w:hAnsi="Arial" w:cs="Arial"/>
        <w:spacing w:val="3"/>
        <w:sz w:val="16"/>
        <w:szCs w:val="16"/>
        <w:lang w:val="fr-FR"/>
      </w:rPr>
      <w:t>ZA La Boissière - Rue Jean Caërou - 29600 MORLAIX</w:t>
    </w:r>
  </w:p>
  <w:p w14:paraId="3F8DF8D7" w14:textId="77777777" w:rsidR="0022514C" w:rsidRPr="00454426" w:rsidRDefault="0022514C" w:rsidP="002D58D2">
    <w:pPr>
      <w:ind w:left="-567" w:right="-39"/>
      <w:jc w:val="center"/>
      <w:rPr>
        <w:rFonts w:ascii="Arial" w:hAnsi="Arial" w:cs="Arial"/>
        <w:spacing w:val="4"/>
        <w:sz w:val="16"/>
        <w:szCs w:val="16"/>
        <w:lang w:val="fr-FR"/>
      </w:rPr>
    </w:pPr>
    <w:r w:rsidRPr="00454426">
      <w:rPr>
        <w:rFonts w:ascii="Arial" w:hAnsi="Arial" w:cs="Arial"/>
        <w:spacing w:val="-1"/>
        <w:sz w:val="16"/>
        <w:szCs w:val="16"/>
        <w:lang w:val="fr-FR"/>
      </w:rPr>
      <w:t xml:space="preserve">Tél : 02 98 15 15 50 </w:t>
    </w:r>
    <w:r w:rsidRPr="00454426">
      <w:rPr>
        <w:rFonts w:ascii="Arial" w:hAnsi="Arial" w:cs="Arial"/>
        <w:spacing w:val="-1"/>
        <w:sz w:val="16"/>
        <w:szCs w:val="16"/>
        <w:lang w:val="fr-FR"/>
      </w:rPr>
      <w:tab/>
    </w:r>
    <w:hyperlink r:id="rId3" w:history="1">
      <w:r w:rsidRPr="00454426">
        <w:rPr>
          <w:rStyle w:val="Lienhypertexte"/>
          <w:rFonts w:ascii="Arial" w:hAnsi="Arial" w:cs="Arial"/>
          <w:color w:val="auto"/>
          <w:spacing w:val="4"/>
          <w:sz w:val="16"/>
          <w:szCs w:val="16"/>
          <w:lang w:val="fr-FR"/>
        </w:rPr>
        <w:t>contact@mlpm29.org</w:t>
      </w:r>
    </w:hyperlink>
  </w:p>
  <w:p w14:paraId="449013FE" w14:textId="77777777" w:rsidR="0022514C" w:rsidRDefault="0022514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8BC13" w14:textId="77777777" w:rsidR="000A3DF6" w:rsidRDefault="000A3DF6" w:rsidP="0022514C">
      <w:r>
        <w:separator/>
      </w:r>
    </w:p>
  </w:footnote>
  <w:footnote w:type="continuationSeparator" w:id="0">
    <w:p w14:paraId="17824C4D" w14:textId="77777777" w:rsidR="000A3DF6" w:rsidRDefault="000A3DF6" w:rsidP="00225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64E3E" w14:textId="0F1CA9A3" w:rsidR="0022514C" w:rsidRDefault="0022514C">
    <w:pPr>
      <w:pStyle w:val="En-tte"/>
    </w:pPr>
    <w:r w:rsidRPr="00632B60">
      <w:rPr>
        <w:rFonts w:ascii="Arial" w:hAnsi="Arial" w:cs="Arial"/>
        <w:noProof/>
        <w:spacing w:val="-5"/>
        <w:sz w:val="24"/>
        <w:szCs w:val="24"/>
        <w:lang w:val="fr-FR"/>
      </w:rPr>
      <w:drawing>
        <wp:anchor distT="0" distB="0" distL="114300" distR="114300" simplePos="0" relativeHeight="251657728" behindDoc="0" locked="0" layoutInCell="1" allowOverlap="1" wp14:anchorId="71E151EA" wp14:editId="6C106C26">
          <wp:simplePos x="0" y="0"/>
          <wp:positionH relativeFrom="column">
            <wp:posOffset>-575945</wp:posOffset>
          </wp:positionH>
          <wp:positionV relativeFrom="paragraph">
            <wp:posOffset>128905</wp:posOffset>
          </wp:positionV>
          <wp:extent cx="1485900" cy="1298240"/>
          <wp:effectExtent l="0" t="0" r="0" b="0"/>
          <wp:wrapNone/>
          <wp:docPr id="159567174" name="Image 2" descr="Une image contenant Police, texte, Graphique, graphism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5353024" name="Image 2" descr="Une image contenant Police, texte, Graphique, graphisme&#10;&#10;Description générée automatiquement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5900" cy="1298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21560"/>
    <w:multiLevelType w:val="hybridMultilevel"/>
    <w:tmpl w:val="50C291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E625C"/>
    <w:multiLevelType w:val="hybridMultilevel"/>
    <w:tmpl w:val="FEAA6E2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C71E3"/>
    <w:multiLevelType w:val="hybridMultilevel"/>
    <w:tmpl w:val="B80C581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EE1C29"/>
    <w:multiLevelType w:val="hybridMultilevel"/>
    <w:tmpl w:val="0AA81F8E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5D02F4F"/>
    <w:multiLevelType w:val="hybridMultilevel"/>
    <w:tmpl w:val="6FBE663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1D6DD0"/>
    <w:multiLevelType w:val="hybridMultilevel"/>
    <w:tmpl w:val="72F4669E"/>
    <w:lvl w:ilvl="0" w:tplc="FC002F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A1D8A"/>
    <w:multiLevelType w:val="hybridMultilevel"/>
    <w:tmpl w:val="D0F6F1B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2E4A09"/>
    <w:multiLevelType w:val="hybridMultilevel"/>
    <w:tmpl w:val="DCDED22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37985"/>
    <w:multiLevelType w:val="hybridMultilevel"/>
    <w:tmpl w:val="6E04187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FB4C41"/>
    <w:multiLevelType w:val="hybridMultilevel"/>
    <w:tmpl w:val="8D883FC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F2C88"/>
    <w:multiLevelType w:val="hybridMultilevel"/>
    <w:tmpl w:val="575E3F9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2550521">
    <w:abstractNumId w:val="9"/>
  </w:num>
  <w:num w:numId="2" w16cid:durableId="1657998526">
    <w:abstractNumId w:val="1"/>
  </w:num>
  <w:num w:numId="3" w16cid:durableId="1355769370">
    <w:abstractNumId w:val="4"/>
  </w:num>
  <w:num w:numId="4" w16cid:durableId="2037729910">
    <w:abstractNumId w:val="7"/>
  </w:num>
  <w:num w:numId="5" w16cid:durableId="559438000">
    <w:abstractNumId w:val="3"/>
  </w:num>
  <w:num w:numId="6" w16cid:durableId="514266795">
    <w:abstractNumId w:val="8"/>
  </w:num>
  <w:num w:numId="7" w16cid:durableId="297497697">
    <w:abstractNumId w:val="0"/>
  </w:num>
  <w:num w:numId="8" w16cid:durableId="1038627606">
    <w:abstractNumId w:val="2"/>
  </w:num>
  <w:num w:numId="9" w16cid:durableId="940649613">
    <w:abstractNumId w:val="6"/>
  </w:num>
  <w:num w:numId="10" w16cid:durableId="90976404">
    <w:abstractNumId w:val="10"/>
  </w:num>
  <w:num w:numId="11" w16cid:durableId="11446648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618"/>
    <w:rsid w:val="00002F52"/>
    <w:rsid w:val="000070CC"/>
    <w:rsid w:val="00011816"/>
    <w:rsid w:val="00015005"/>
    <w:rsid w:val="000150EB"/>
    <w:rsid w:val="00020A65"/>
    <w:rsid w:val="00021BAA"/>
    <w:rsid w:val="0002466B"/>
    <w:rsid w:val="0002656E"/>
    <w:rsid w:val="000276E0"/>
    <w:rsid w:val="00032E32"/>
    <w:rsid w:val="000357DB"/>
    <w:rsid w:val="00040E6A"/>
    <w:rsid w:val="0004135E"/>
    <w:rsid w:val="00041810"/>
    <w:rsid w:val="00042181"/>
    <w:rsid w:val="000532FE"/>
    <w:rsid w:val="00060A3E"/>
    <w:rsid w:val="00067E71"/>
    <w:rsid w:val="00077A0C"/>
    <w:rsid w:val="0008219B"/>
    <w:rsid w:val="00084141"/>
    <w:rsid w:val="0008709C"/>
    <w:rsid w:val="000875B4"/>
    <w:rsid w:val="000A319B"/>
    <w:rsid w:val="000A35FC"/>
    <w:rsid w:val="000A3DF6"/>
    <w:rsid w:val="000B058B"/>
    <w:rsid w:val="000B4416"/>
    <w:rsid w:val="000C017E"/>
    <w:rsid w:val="000C1B43"/>
    <w:rsid w:val="000E1D4C"/>
    <w:rsid w:val="000E55ED"/>
    <w:rsid w:val="000F1C82"/>
    <w:rsid w:val="0010058D"/>
    <w:rsid w:val="00104FA0"/>
    <w:rsid w:val="00112816"/>
    <w:rsid w:val="0011517F"/>
    <w:rsid w:val="001152A5"/>
    <w:rsid w:val="001238D1"/>
    <w:rsid w:val="00124D63"/>
    <w:rsid w:val="00133B10"/>
    <w:rsid w:val="001340C0"/>
    <w:rsid w:val="00140C17"/>
    <w:rsid w:val="00141391"/>
    <w:rsid w:val="00144446"/>
    <w:rsid w:val="0014720B"/>
    <w:rsid w:val="001518AC"/>
    <w:rsid w:val="00154439"/>
    <w:rsid w:val="001633A2"/>
    <w:rsid w:val="00165AC5"/>
    <w:rsid w:val="001723A8"/>
    <w:rsid w:val="001834D2"/>
    <w:rsid w:val="00184CE7"/>
    <w:rsid w:val="00193D4C"/>
    <w:rsid w:val="00193F36"/>
    <w:rsid w:val="001A37A4"/>
    <w:rsid w:val="001A5FBF"/>
    <w:rsid w:val="001A6503"/>
    <w:rsid w:val="001B19C2"/>
    <w:rsid w:val="001B5FB1"/>
    <w:rsid w:val="001B7A8D"/>
    <w:rsid w:val="001C5728"/>
    <w:rsid w:val="001D0CB9"/>
    <w:rsid w:val="001D2B49"/>
    <w:rsid w:val="001F1618"/>
    <w:rsid w:val="001F4080"/>
    <w:rsid w:val="00200504"/>
    <w:rsid w:val="0020562F"/>
    <w:rsid w:val="00205F23"/>
    <w:rsid w:val="002107EC"/>
    <w:rsid w:val="00214048"/>
    <w:rsid w:val="00224511"/>
    <w:rsid w:val="002249F5"/>
    <w:rsid w:val="0022514C"/>
    <w:rsid w:val="002326EB"/>
    <w:rsid w:val="00233C50"/>
    <w:rsid w:val="00235559"/>
    <w:rsid w:val="00241721"/>
    <w:rsid w:val="00244DC2"/>
    <w:rsid w:val="002511A4"/>
    <w:rsid w:val="00252D40"/>
    <w:rsid w:val="00255CD6"/>
    <w:rsid w:val="00256769"/>
    <w:rsid w:val="00261A76"/>
    <w:rsid w:val="002629B7"/>
    <w:rsid w:val="00262CD3"/>
    <w:rsid w:val="0027327F"/>
    <w:rsid w:val="00282534"/>
    <w:rsid w:val="00287C09"/>
    <w:rsid w:val="00291BBB"/>
    <w:rsid w:val="0029451A"/>
    <w:rsid w:val="0029663C"/>
    <w:rsid w:val="002B03B8"/>
    <w:rsid w:val="002C0F42"/>
    <w:rsid w:val="002C780E"/>
    <w:rsid w:val="002D08E1"/>
    <w:rsid w:val="002D32F1"/>
    <w:rsid w:val="002D58D2"/>
    <w:rsid w:val="002E13ED"/>
    <w:rsid w:val="002E7232"/>
    <w:rsid w:val="002F4320"/>
    <w:rsid w:val="002F57EB"/>
    <w:rsid w:val="002F5963"/>
    <w:rsid w:val="0030239B"/>
    <w:rsid w:val="0030552E"/>
    <w:rsid w:val="00305BE1"/>
    <w:rsid w:val="003157C0"/>
    <w:rsid w:val="00321416"/>
    <w:rsid w:val="003259DF"/>
    <w:rsid w:val="00331189"/>
    <w:rsid w:val="00331BF2"/>
    <w:rsid w:val="00332317"/>
    <w:rsid w:val="0033666E"/>
    <w:rsid w:val="003455E9"/>
    <w:rsid w:val="00350560"/>
    <w:rsid w:val="00353855"/>
    <w:rsid w:val="003540E0"/>
    <w:rsid w:val="00365A7B"/>
    <w:rsid w:val="00366E37"/>
    <w:rsid w:val="00367E42"/>
    <w:rsid w:val="003709A5"/>
    <w:rsid w:val="003738E3"/>
    <w:rsid w:val="00376A66"/>
    <w:rsid w:val="0037716B"/>
    <w:rsid w:val="003852C2"/>
    <w:rsid w:val="00392443"/>
    <w:rsid w:val="0039674A"/>
    <w:rsid w:val="003A0DE6"/>
    <w:rsid w:val="003A49B9"/>
    <w:rsid w:val="003A5FFD"/>
    <w:rsid w:val="003A641B"/>
    <w:rsid w:val="003A7B26"/>
    <w:rsid w:val="003B09AB"/>
    <w:rsid w:val="003D12D5"/>
    <w:rsid w:val="003D3D9C"/>
    <w:rsid w:val="003D6A1B"/>
    <w:rsid w:val="003D7EA4"/>
    <w:rsid w:val="003E21D1"/>
    <w:rsid w:val="003E44B5"/>
    <w:rsid w:val="003E48F3"/>
    <w:rsid w:val="003E67C8"/>
    <w:rsid w:val="003E7816"/>
    <w:rsid w:val="003F000A"/>
    <w:rsid w:val="003F6C95"/>
    <w:rsid w:val="004024C0"/>
    <w:rsid w:val="00402D52"/>
    <w:rsid w:val="00405F6E"/>
    <w:rsid w:val="00407B7F"/>
    <w:rsid w:val="004111CC"/>
    <w:rsid w:val="00411B02"/>
    <w:rsid w:val="00414488"/>
    <w:rsid w:val="00425135"/>
    <w:rsid w:val="004361C0"/>
    <w:rsid w:val="00436D26"/>
    <w:rsid w:val="004374FA"/>
    <w:rsid w:val="00437613"/>
    <w:rsid w:val="00454426"/>
    <w:rsid w:val="00455409"/>
    <w:rsid w:val="00466822"/>
    <w:rsid w:val="004701FE"/>
    <w:rsid w:val="00470931"/>
    <w:rsid w:val="00471417"/>
    <w:rsid w:val="00475012"/>
    <w:rsid w:val="004800C4"/>
    <w:rsid w:val="004849D9"/>
    <w:rsid w:val="00494133"/>
    <w:rsid w:val="004976EE"/>
    <w:rsid w:val="004A0632"/>
    <w:rsid w:val="004A2FA4"/>
    <w:rsid w:val="004B39AE"/>
    <w:rsid w:val="004B5724"/>
    <w:rsid w:val="004E2941"/>
    <w:rsid w:val="004E61DF"/>
    <w:rsid w:val="004E6E36"/>
    <w:rsid w:val="004F0294"/>
    <w:rsid w:val="004F5D33"/>
    <w:rsid w:val="004F5D4E"/>
    <w:rsid w:val="0050252F"/>
    <w:rsid w:val="00502AD7"/>
    <w:rsid w:val="005048A7"/>
    <w:rsid w:val="005158D7"/>
    <w:rsid w:val="00520382"/>
    <w:rsid w:val="0052131E"/>
    <w:rsid w:val="005262E1"/>
    <w:rsid w:val="005265C1"/>
    <w:rsid w:val="0053053F"/>
    <w:rsid w:val="005328E8"/>
    <w:rsid w:val="00537732"/>
    <w:rsid w:val="00541ED7"/>
    <w:rsid w:val="00544F0B"/>
    <w:rsid w:val="00545CF3"/>
    <w:rsid w:val="00551CF7"/>
    <w:rsid w:val="00562801"/>
    <w:rsid w:val="00562E90"/>
    <w:rsid w:val="00567022"/>
    <w:rsid w:val="005671F3"/>
    <w:rsid w:val="00572922"/>
    <w:rsid w:val="00573C9C"/>
    <w:rsid w:val="00573F2B"/>
    <w:rsid w:val="00581FA0"/>
    <w:rsid w:val="0058200C"/>
    <w:rsid w:val="005A1C30"/>
    <w:rsid w:val="005A362D"/>
    <w:rsid w:val="005B7EA5"/>
    <w:rsid w:val="005C55EF"/>
    <w:rsid w:val="005D363C"/>
    <w:rsid w:val="005D3693"/>
    <w:rsid w:val="005D79F9"/>
    <w:rsid w:val="005E3832"/>
    <w:rsid w:val="00604371"/>
    <w:rsid w:val="00606085"/>
    <w:rsid w:val="006064CB"/>
    <w:rsid w:val="00607DBE"/>
    <w:rsid w:val="00611895"/>
    <w:rsid w:val="006176BB"/>
    <w:rsid w:val="00621334"/>
    <w:rsid w:val="006243CC"/>
    <w:rsid w:val="006244A0"/>
    <w:rsid w:val="00632B60"/>
    <w:rsid w:val="00637360"/>
    <w:rsid w:val="00643328"/>
    <w:rsid w:val="006447F3"/>
    <w:rsid w:val="00646FB6"/>
    <w:rsid w:val="00650D82"/>
    <w:rsid w:val="0065262D"/>
    <w:rsid w:val="00652F3A"/>
    <w:rsid w:val="00671ABF"/>
    <w:rsid w:val="0067279B"/>
    <w:rsid w:val="00673497"/>
    <w:rsid w:val="00674BE7"/>
    <w:rsid w:val="006761E7"/>
    <w:rsid w:val="0068219F"/>
    <w:rsid w:val="006845E0"/>
    <w:rsid w:val="00687DF3"/>
    <w:rsid w:val="00693013"/>
    <w:rsid w:val="006A22FE"/>
    <w:rsid w:val="006A34C3"/>
    <w:rsid w:val="006A351F"/>
    <w:rsid w:val="006A3E9C"/>
    <w:rsid w:val="006B2955"/>
    <w:rsid w:val="006B7FDA"/>
    <w:rsid w:val="00700887"/>
    <w:rsid w:val="00700D4A"/>
    <w:rsid w:val="00702CA1"/>
    <w:rsid w:val="00702CA2"/>
    <w:rsid w:val="00703BC2"/>
    <w:rsid w:val="007045CE"/>
    <w:rsid w:val="00713630"/>
    <w:rsid w:val="00714630"/>
    <w:rsid w:val="0071704F"/>
    <w:rsid w:val="0072215F"/>
    <w:rsid w:val="00723686"/>
    <w:rsid w:val="00733888"/>
    <w:rsid w:val="00742DDE"/>
    <w:rsid w:val="0074464B"/>
    <w:rsid w:val="00745143"/>
    <w:rsid w:val="007462C3"/>
    <w:rsid w:val="00750F48"/>
    <w:rsid w:val="0075437D"/>
    <w:rsid w:val="007648DD"/>
    <w:rsid w:val="00773A5F"/>
    <w:rsid w:val="007752E0"/>
    <w:rsid w:val="00776DF9"/>
    <w:rsid w:val="007842BB"/>
    <w:rsid w:val="007858FC"/>
    <w:rsid w:val="0079176E"/>
    <w:rsid w:val="007951DF"/>
    <w:rsid w:val="007A0DB5"/>
    <w:rsid w:val="007A3A3A"/>
    <w:rsid w:val="007B0EAF"/>
    <w:rsid w:val="007B4AE3"/>
    <w:rsid w:val="007B4C29"/>
    <w:rsid w:val="007B6BA3"/>
    <w:rsid w:val="007D0685"/>
    <w:rsid w:val="007D08D0"/>
    <w:rsid w:val="007D38F3"/>
    <w:rsid w:val="007D6E84"/>
    <w:rsid w:val="007E3F86"/>
    <w:rsid w:val="007F4603"/>
    <w:rsid w:val="0081020F"/>
    <w:rsid w:val="008111AB"/>
    <w:rsid w:val="00811926"/>
    <w:rsid w:val="00812384"/>
    <w:rsid w:val="0082378A"/>
    <w:rsid w:val="00824759"/>
    <w:rsid w:val="008315C3"/>
    <w:rsid w:val="00834828"/>
    <w:rsid w:val="0083513F"/>
    <w:rsid w:val="0083514A"/>
    <w:rsid w:val="008408FE"/>
    <w:rsid w:val="0084153C"/>
    <w:rsid w:val="00856264"/>
    <w:rsid w:val="008578A0"/>
    <w:rsid w:val="008618CA"/>
    <w:rsid w:val="00863AD6"/>
    <w:rsid w:val="008756C9"/>
    <w:rsid w:val="00877E7F"/>
    <w:rsid w:val="008829C4"/>
    <w:rsid w:val="00883428"/>
    <w:rsid w:val="0088716B"/>
    <w:rsid w:val="00887CD2"/>
    <w:rsid w:val="008959C8"/>
    <w:rsid w:val="008A2CFE"/>
    <w:rsid w:val="008A3A95"/>
    <w:rsid w:val="008A79F8"/>
    <w:rsid w:val="008B0939"/>
    <w:rsid w:val="008B7211"/>
    <w:rsid w:val="008C0B7C"/>
    <w:rsid w:val="008C421A"/>
    <w:rsid w:val="008C7FBC"/>
    <w:rsid w:val="008D64BF"/>
    <w:rsid w:val="008D657F"/>
    <w:rsid w:val="008E221C"/>
    <w:rsid w:val="008E2798"/>
    <w:rsid w:val="008E32BF"/>
    <w:rsid w:val="008E48DE"/>
    <w:rsid w:val="008F2ABA"/>
    <w:rsid w:val="009009FA"/>
    <w:rsid w:val="0090476D"/>
    <w:rsid w:val="00905B5A"/>
    <w:rsid w:val="009074AD"/>
    <w:rsid w:val="00907CAB"/>
    <w:rsid w:val="00910810"/>
    <w:rsid w:val="00911511"/>
    <w:rsid w:val="00921053"/>
    <w:rsid w:val="00924215"/>
    <w:rsid w:val="00926914"/>
    <w:rsid w:val="00930C7B"/>
    <w:rsid w:val="00931D24"/>
    <w:rsid w:val="00940BFE"/>
    <w:rsid w:val="009413E7"/>
    <w:rsid w:val="00942DDD"/>
    <w:rsid w:val="00943267"/>
    <w:rsid w:val="009438C0"/>
    <w:rsid w:val="0094687C"/>
    <w:rsid w:val="009506FF"/>
    <w:rsid w:val="00952C58"/>
    <w:rsid w:val="009542F9"/>
    <w:rsid w:val="00954447"/>
    <w:rsid w:val="009575F9"/>
    <w:rsid w:val="0096157A"/>
    <w:rsid w:val="00962278"/>
    <w:rsid w:val="00962937"/>
    <w:rsid w:val="009632AC"/>
    <w:rsid w:val="00966B1B"/>
    <w:rsid w:val="0097133A"/>
    <w:rsid w:val="00972E58"/>
    <w:rsid w:val="009741F7"/>
    <w:rsid w:val="00976DA7"/>
    <w:rsid w:val="009912A5"/>
    <w:rsid w:val="00992090"/>
    <w:rsid w:val="009921D0"/>
    <w:rsid w:val="009C45C8"/>
    <w:rsid w:val="009D5B75"/>
    <w:rsid w:val="009D6D37"/>
    <w:rsid w:val="009E56CC"/>
    <w:rsid w:val="009E604E"/>
    <w:rsid w:val="009F3409"/>
    <w:rsid w:val="00A023D5"/>
    <w:rsid w:val="00A110CD"/>
    <w:rsid w:val="00A14759"/>
    <w:rsid w:val="00A17278"/>
    <w:rsid w:val="00A20C46"/>
    <w:rsid w:val="00A218A9"/>
    <w:rsid w:val="00A302AE"/>
    <w:rsid w:val="00A36D13"/>
    <w:rsid w:val="00A40C85"/>
    <w:rsid w:val="00A43060"/>
    <w:rsid w:val="00A53440"/>
    <w:rsid w:val="00A54BAE"/>
    <w:rsid w:val="00A61174"/>
    <w:rsid w:val="00A65075"/>
    <w:rsid w:val="00A662A5"/>
    <w:rsid w:val="00A72A44"/>
    <w:rsid w:val="00A72E78"/>
    <w:rsid w:val="00A73E62"/>
    <w:rsid w:val="00A74C78"/>
    <w:rsid w:val="00A762B3"/>
    <w:rsid w:val="00A90C21"/>
    <w:rsid w:val="00A92267"/>
    <w:rsid w:val="00A97C74"/>
    <w:rsid w:val="00AA23F0"/>
    <w:rsid w:val="00AA2AAE"/>
    <w:rsid w:val="00AB05E2"/>
    <w:rsid w:val="00AB06AA"/>
    <w:rsid w:val="00AB605A"/>
    <w:rsid w:val="00AB6E69"/>
    <w:rsid w:val="00AB7E37"/>
    <w:rsid w:val="00AC080E"/>
    <w:rsid w:val="00AC0CCA"/>
    <w:rsid w:val="00AC2931"/>
    <w:rsid w:val="00AC37B8"/>
    <w:rsid w:val="00AD4D93"/>
    <w:rsid w:val="00AD6C41"/>
    <w:rsid w:val="00AD7E48"/>
    <w:rsid w:val="00AE3318"/>
    <w:rsid w:val="00AE4D4D"/>
    <w:rsid w:val="00AF07FB"/>
    <w:rsid w:val="00AF1549"/>
    <w:rsid w:val="00AF1776"/>
    <w:rsid w:val="00AF224D"/>
    <w:rsid w:val="00AF359B"/>
    <w:rsid w:val="00AF6987"/>
    <w:rsid w:val="00B02E64"/>
    <w:rsid w:val="00B03820"/>
    <w:rsid w:val="00B1299F"/>
    <w:rsid w:val="00B15D12"/>
    <w:rsid w:val="00B168CB"/>
    <w:rsid w:val="00B173B7"/>
    <w:rsid w:val="00B20204"/>
    <w:rsid w:val="00B22716"/>
    <w:rsid w:val="00B22F21"/>
    <w:rsid w:val="00B261AE"/>
    <w:rsid w:val="00B27276"/>
    <w:rsid w:val="00B30C4E"/>
    <w:rsid w:val="00B339DA"/>
    <w:rsid w:val="00B36613"/>
    <w:rsid w:val="00B41230"/>
    <w:rsid w:val="00B41628"/>
    <w:rsid w:val="00B43C24"/>
    <w:rsid w:val="00B43D6A"/>
    <w:rsid w:val="00B477BA"/>
    <w:rsid w:val="00B55F30"/>
    <w:rsid w:val="00B61C84"/>
    <w:rsid w:val="00B661DC"/>
    <w:rsid w:val="00B746CE"/>
    <w:rsid w:val="00B773DB"/>
    <w:rsid w:val="00B80D37"/>
    <w:rsid w:val="00B81B6B"/>
    <w:rsid w:val="00B858EF"/>
    <w:rsid w:val="00B85B97"/>
    <w:rsid w:val="00B93B1C"/>
    <w:rsid w:val="00B96ACF"/>
    <w:rsid w:val="00BB4D59"/>
    <w:rsid w:val="00BB7C72"/>
    <w:rsid w:val="00BC7AE4"/>
    <w:rsid w:val="00BE0277"/>
    <w:rsid w:val="00BE2AF3"/>
    <w:rsid w:val="00BE6916"/>
    <w:rsid w:val="00BE6EAA"/>
    <w:rsid w:val="00C0163B"/>
    <w:rsid w:val="00C0378D"/>
    <w:rsid w:val="00C03C83"/>
    <w:rsid w:val="00C044C8"/>
    <w:rsid w:val="00C06366"/>
    <w:rsid w:val="00C107F8"/>
    <w:rsid w:val="00C14133"/>
    <w:rsid w:val="00C23E96"/>
    <w:rsid w:val="00C33043"/>
    <w:rsid w:val="00C379B1"/>
    <w:rsid w:val="00C569E0"/>
    <w:rsid w:val="00C57C7E"/>
    <w:rsid w:val="00C603C1"/>
    <w:rsid w:val="00C611CD"/>
    <w:rsid w:val="00C628CE"/>
    <w:rsid w:val="00C65387"/>
    <w:rsid w:val="00C72777"/>
    <w:rsid w:val="00C749C4"/>
    <w:rsid w:val="00C837A2"/>
    <w:rsid w:val="00C90871"/>
    <w:rsid w:val="00C9621A"/>
    <w:rsid w:val="00C96C8D"/>
    <w:rsid w:val="00CA1124"/>
    <w:rsid w:val="00CA3EF0"/>
    <w:rsid w:val="00CB10BA"/>
    <w:rsid w:val="00CB3E49"/>
    <w:rsid w:val="00CD0E00"/>
    <w:rsid w:val="00CD49DF"/>
    <w:rsid w:val="00CD59C4"/>
    <w:rsid w:val="00CD61F8"/>
    <w:rsid w:val="00CE2F68"/>
    <w:rsid w:val="00CE7EC3"/>
    <w:rsid w:val="00CF2DAB"/>
    <w:rsid w:val="00D019D5"/>
    <w:rsid w:val="00D02085"/>
    <w:rsid w:val="00D02A5E"/>
    <w:rsid w:val="00D0545F"/>
    <w:rsid w:val="00D06848"/>
    <w:rsid w:val="00D07090"/>
    <w:rsid w:val="00D076BE"/>
    <w:rsid w:val="00D12FBB"/>
    <w:rsid w:val="00D158F1"/>
    <w:rsid w:val="00D205EA"/>
    <w:rsid w:val="00D226D8"/>
    <w:rsid w:val="00D2788D"/>
    <w:rsid w:val="00D27CFA"/>
    <w:rsid w:val="00D27CFB"/>
    <w:rsid w:val="00D27E31"/>
    <w:rsid w:val="00D32AC2"/>
    <w:rsid w:val="00D340F1"/>
    <w:rsid w:val="00D35E61"/>
    <w:rsid w:val="00D362E6"/>
    <w:rsid w:val="00D37CA3"/>
    <w:rsid w:val="00D403A8"/>
    <w:rsid w:val="00D42B6C"/>
    <w:rsid w:val="00D44419"/>
    <w:rsid w:val="00D514B4"/>
    <w:rsid w:val="00D52CE6"/>
    <w:rsid w:val="00D562DF"/>
    <w:rsid w:val="00D671C2"/>
    <w:rsid w:val="00D74EA9"/>
    <w:rsid w:val="00D75BDD"/>
    <w:rsid w:val="00D80B74"/>
    <w:rsid w:val="00D81E4A"/>
    <w:rsid w:val="00D83BE2"/>
    <w:rsid w:val="00D85FA2"/>
    <w:rsid w:val="00D92196"/>
    <w:rsid w:val="00D928CF"/>
    <w:rsid w:val="00D964FF"/>
    <w:rsid w:val="00DA0B07"/>
    <w:rsid w:val="00DB05AC"/>
    <w:rsid w:val="00DC0B08"/>
    <w:rsid w:val="00DC1307"/>
    <w:rsid w:val="00DC16F1"/>
    <w:rsid w:val="00DC1A5B"/>
    <w:rsid w:val="00DD1E4C"/>
    <w:rsid w:val="00DE0617"/>
    <w:rsid w:val="00DE4217"/>
    <w:rsid w:val="00DE772A"/>
    <w:rsid w:val="00DF483A"/>
    <w:rsid w:val="00DF5957"/>
    <w:rsid w:val="00DF6041"/>
    <w:rsid w:val="00E00D9E"/>
    <w:rsid w:val="00E024EE"/>
    <w:rsid w:val="00E040F1"/>
    <w:rsid w:val="00E062CA"/>
    <w:rsid w:val="00E10F26"/>
    <w:rsid w:val="00E1126F"/>
    <w:rsid w:val="00E21B80"/>
    <w:rsid w:val="00E229DA"/>
    <w:rsid w:val="00E275D4"/>
    <w:rsid w:val="00E35908"/>
    <w:rsid w:val="00E4072D"/>
    <w:rsid w:val="00E41A41"/>
    <w:rsid w:val="00E61970"/>
    <w:rsid w:val="00E6288D"/>
    <w:rsid w:val="00E66193"/>
    <w:rsid w:val="00E76FC0"/>
    <w:rsid w:val="00E77511"/>
    <w:rsid w:val="00E816FF"/>
    <w:rsid w:val="00E82EDE"/>
    <w:rsid w:val="00E8693C"/>
    <w:rsid w:val="00E90E01"/>
    <w:rsid w:val="00E938C6"/>
    <w:rsid w:val="00E97430"/>
    <w:rsid w:val="00EA0010"/>
    <w:rsid w:val="00EA1B1F"/>
    <w:rsid w:val="00EB7F0B"/>
    <w:rsid w:val="00EC13A7"/>
    <w:rsid w:val="00EC3D70"/>
    <w:rsid w:val="00EC68B0"/>
    <w:rsid w:val="00EE0FBA"/>
    <w:rsid w:val="00EE3F14"/>
    <w:rsid w:val="00EF33FB"/>
    <w:rsid w:val="00F0103E"/>
    <w:rsid w:val="00F1370E"/>
    <w:rsid w:val="00F14A42"/>
    <w:rsid w:val="00F14AB7"/>
    <w:rsid w:val="00F156E0"/>
    <w:rsid w:val="00F2102C"/>
    <w:rsid w:val="00F21C02"/>
    <w:rsid w:val="00F23704"/>
    <w:rsid w:val="00F31D0C"/>
    <w:rsid w:val="00F339E2"/>
    <w:rsid w:val="00F44437"/>
    <w:rsid w:val="00F51051"/>
    <w:rsid w:val="00F61088"/>
    <w:rsid w:val="00F62849"/>
    <w:rsid w:val="00F73A54"/>
    <w:rsid w:val="00F80BDE"/>
    <w:rsid w:val="00F8485A"/>
    <w:rsid w:val="00F86D16"/>
    <w:rsid w:val="00F931E7"/>
    <w:rsid w:val="00F93410"/>
    <w:rsid w:val="00FA4B6B"/>
    <w:rsid w:val="00FC1DE9"/>
    <w:rsid w:val="00FC3D0E"/>
    <w:rsid w:val="00FC5542"/>
    <w:rsid w:val="00FD73B0"/>
    <w:rsid w:val="00FD7707"/>
    <w:rsid w:val="00FD7D3A"/>
    <w:rsid w:val="00FE25A5"/>
    <w:rsid w:val="00FE4B1B"/>
    <w:rsid w:val="00FF0DB0"/>
    <w:rsid w:val="00FF17AF"/>
    <w:rsid w:val="00FF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7D8BC2"/>
  <w14:defaultImageDpi w14:val="0"/>
  <w15:docId w15:val="{5A43C906-8C70-488E-A8CF-D1B4DCB73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DF9"/>
    <w:rPr>
      <w:rFonts w:cs="Times New Roman"/>
    </w:rPr>
  </w:style>
  <w:style w:type="paragraph" w:styleId="Titre1">
    <w:name w:val="heading 1"/>
    <w:basedOn w:val="Normal"/>
    <w:next w:val="Normal"/>
    <w:link w:val="Titre1Car"/>
    <w:uiPriority w:val="9"/>
    <w:qFormat/>
    <w:rsid w:val="00B20204"/>
    <w:pPr>
      <w:keepNext/>
      <w:tabs>
        <w:tab w:val="left" w:pos="5670"/>
      </w:tabs>
      <w:spacing w:line="360" w:lineRule="auto"/>
      <w:jc w:val="both"/>
      <w:outlineLvl w:val="0"/>
    </w:pPr>
    <w:rPr>
      <w:rFonts w:ascii="Times New Roman" w:eastAsiaTheme="minorEastAsia" w:hAnsi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B20204"/>
    <w:rPr>
      <w:rFonts w:ascii="Times New Roman" w:eastAsiaTheme="minorEastAsia" w:hAnsi="Times New Roman" w:cs="Times New Roman"/>
      <w:sz w:val="24"/>
      <w:szCs w:val="24"/>
      <w:lang w:val="fr-FR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544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154439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rsid w:val="00104FA0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104FA0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rsid w:val="0022514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2514C"/>
    <w:rPr>
      <w:rFonts w:cs="Times New Roman"/>
    </w:rPr>
  </w:style>
  <w:style w:type="paragraph" w:styleId="Pieddepage">
    <w:name w:val="footer"/>
    <w:basedOn w:val="Normal"/>
    <w:link w:val="PieddepageCar"/>
    <w:uiPriority w:val="99"/>
    <w:rsid w:val="0022514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2514C"/>
    <w:rPr>
      <w:rFonts w:cs="Times New Roman"/>
    </w:rPr>
  </w:style>
  <w:style w:type="paragraph" w:styleId="Paragraphedeliste">
    <w:name w:val="List Paragraph"/>
    <w:basedOn w:val="Normal"/>
    <w:uiPriority w:val="34"/>
    <w:qFormat/>
    <w:rsid w:val="005628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ntact@mlpm29.org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illaumeARSON\Downloads\2.9.2%20Papier%20ent&#234;te%20ML%20labellisation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6625A6A015C1419ADDFFAB82E62319" ma:contentTypeVersion="15" ma:contentTypeDescription="Crée un document." ma:contentTypeScope="" ma:versionID="4b248726d751b5a0aceba698b0e80d52">
  <xsd:schema xmlns:xsd="http://www.w3.org/2001/XMLSchema" xmlns:xs="http://www.w3.org/2001/XMLSchema" xmlns:p="http://schemas.microsoft.com/office/2006/metadata/properties" xmlns:ns2="d328090d-da1b-4d10-9cdd-9246d11618f0" xmlns:ns3="3f9cddfa-5bb6-4eed-afe5-f2555e90d8e2" targetNamespace="http://schemas.microsoft.com/office/2006/metadata/properties" ma:root="true" ma:fieldsID="c24a12a23b122069aaaa571935af0fa5" ns2:_="" ns3:_="">
    <xsd:import namespace="d328090d-da1b-4d10-9cdd-9246d11618f0"/>
    <xsd:import namespace="3f9cddfa-5bb6-4eed-afe5-f2555e90d8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28090d-da1b-4d10-9cdd-9246d11618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9fee566e-0810-4109-8259-5cf1a105e66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9cddfa-5bb6-4eed-afe5-f2555e90d8e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c2f5443-e9ab-48de-a719-5784356d9b32}" ma:internalName="TaxCatchAll" ma:showField="CatchAllData" ma:web="3f9cddfa-5bb6-4eed-afe5-f2555e90d8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66DF1C-8B31-4CF8-865D-CD7401132D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26CFC3-156C-4A2C-ADA1-E9321E4E8D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28090d-da1b-4d10-9cdd-9246d11618f0"/>
    <ds:schemaRef ds:uri="3f9cddfa-5bb6-4eed-afe5-f2555e90d8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FAFD3B-9B66-4459-8593-C16C5975D9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2.9.2 Papier entête ML labellisation</Template>
  <TotalTime>1</TotalTime>
  <Pages>6</Pages>
  <Words>942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Guillaume ARSON</dc:creator>
  <cp:keywords/>
  <dc:description/>
  <cp:lastModifiedBy>Guillaume ARSON</cp:lastModifiedBy>
  <cp:revision>4</cp:revision>
  <cp:lastPrinted>2024-09-02T13:22:00Z</cp:lastPrinted>
  <dcterms:created xsi:type="dcterms:W3CDTF">2026-04-14T13:30:00Z</dcterms:created>
  <dcterms:modified xsi:type="dcterms:W3CDTF">2026-04-14T13:31:00Z</dcterms:modified>
</cp:coreProperties>
</file>