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53CE80" w14:textId="1D9DDAAD" w:rsidR="00C27C81" w:rsidRPr="005D2A83" w:rsidRDefault="00BD121B" w:rsidP="005D2A83">
      <w:pPr>
        <w:spacing w:after="0"/>
      </w:pPr>
      <w:r>
        <w:rPr>
          <w:noProof/>
          <w:lang w:eastAsia="fr-FR"/>
        </w:rPr>
        <mc:AlternateContent>
          <mc:Choice Requires="wps">
            <w:drawing>
              <wp:anchor distT="0" distB="0" distL="114300" distR="114300" simplePos="0" relativeHeight="251656704" behindDoc="0" locked="0" layoutInCell="1" allowOverlap="1" wp14:anchorId="284A3D16" wp14:editId="65483172">
                <wp:simplePos x="0" y="0"/>
                <wp:positionH relativeFrom="column">
                  <wp:posOffset>-783590</wp:posOffset>
                </wp:positionH>
                <wp:positionV relativeFrom="paragraph">
                  <wp:posOffset>-797560</wp:posOffset>
                </wp:positionV>
                <wp:extent cx="600075" cy="8239125"/>
                <wp:effectExtent l="12065" t="12700" r="6985" b="6350"/>
                <wp:wrapTopAndBottom/>
                <wp:docPr id="12652969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0075" cy="8239125"/>
                        </a:xfrm>
                        <a:prstGeom prst="rect">
                          <a:avLst/>
                        </a:prstGeom>
                        <a:solidFill>
                          <a:srgbClr val="FFFFFF"/>
                        </a:solidFill>
                        <a:ln w="9525">
                          <a:solidFill>
                            <a:srgbClr val="FFFFFF"/>
                          </a:solidFill>
                          <a:miter lim="800000"/>
                          <a:headEnd/>
                          <a:tailEnd/>
                        </a:ln>
                      </wps:spPr>
                      <wps:txbx>
                        <w:txbxContent>
                          <w:p w14:paraId="3B92469D" w14:textId="77777777" w:rsidR="000C692A" w:rsidRPr="0058647A" w:rsidRDefault="000C692A" w:rsidP="0058647A">
                            <w:pPr>
                              <w:spacing w:after="0"/>
                              <w:rPr>
                                <w:rFonts w:ascii="Parisine Office" w:hAnsi="Parisine Office"/>
                                <w:sz w:val="48"/>
                              </w:rPr>
                            </w:pPr>
                            <w:r>
                              <w:rPr>
                                <w:rFonts w:ascii="Parisine Office" w:hAnsi="Parisine Office"/>
                                <w:sz w:val="48"/>
                              </w:rPr>
                              <w:t xml:space="preserve">         PROTOCOLE ELECTIONS</w:t>
                            </w:r>
                            <w:r w:rsidR="00212627">
                              <w:rPr>
                                <w:rFonts w:ascii="Parisine Office" w:hAnsi="Parisine Office"/>
                                <w:sz w:val="48"/>
                              </w:rPr>
                              <w:t xml:space="preserve"> CONSEIL DE DISCIPLINE</w:t>
                            </w:r>
                            <w:r>
                              <w:rPr>
                                <w:rFonts w:ascii="Parisine Office" w:hAnsi="Parisine Office"/>
                                <w:sz w:val="48"/>
                              </w:rPr>
                              <w:t xml:space="preserve"> </w:t>
                            </w:r>
                            <w:r w:rsidR="006B3FD8">
                              <w:rPr>
                                <w:rFonts w:ascii="Parisine Office" w:hAnsi="Parisine Office"/>
                                <w:sz w:val="48"/>
                              </w:rPr>
                              <w:t>20</w:t>
                            </w:r>
                            <w:r w:rsidR="00212627">
                              <w:rPr>
                                <w:rFonts w:ascii="Parisine Office" w:hAnsi="Parisine Office"/>
                                <w:sz w:val="48"/>
                              </w:rPr>
                              <w:t>2</w:t>
                            </w:r>
                            <w:r w:rsidR="005D2A83">
                              <w:rPr>
                                <w:rFonts w:ascii="Parisine Office" w:hAnsi="Parisine Office"/>
                                <w:sz w:val="48"/>
                              </w:rPr>
                              <w:t>5</w:t>
                            </w:r>
                          </w:p>
                        </w:txbxContent>
                      </wps:txbx>
                      <wps:bodyPr rot="0" vert="vert270"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84A3D16" id="_x0000_t202" coordsize="21600,21600" o:spt="202" path="m,l,21600r21600,l21600,xe">
                <v:stroke joinstyle="miter"/>
                <v:path gradientshapeok="t" o:connecttype="rect"/>
              </v:shapetype>
              <v:shape id="Text Box 2" o:spid="_x0000_s1026" type="#_x0000_t202" style="position:absolute;margin-left:-61.7pt;margin-top:-62.8pt;width:47.25pt;height:648.7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" strokecolor="white">
                <v:textbox style="layout-flow:vertical;mso-layout-flow-alt:bottom-to-top">
                  <w:txbxContent>
                    <w:p w14:paraId="3B92469D" w14:textId="77777777" w:rsidR="000C692A" w:rsidRPr="0058647A" w:rsidRDefault="000C692A" w:rsidP="0058647A">
                      <w:pPr>
                        <w:spacing w:after="0"/>
                        <w:rPr>
                          <w:rFonts w:ascii="Parisine Office" w:hAnsi="Parisine Office"/>
                          <w:sz w:val="48"/>
                        </w:rPr>
                      </w:pPr>
                      <w:r>
                        <w:rPr>
                          <w:rFonts w:ascii="Parisine Office" w:hAnsi="Parisine Office"/>
                          <w:sz w:val="48"/>
                        </w:rPr>
                        <w:t xml:space="preserve">         PROTOCOLE ELECTIONS</w:t>
                      </w:r>
                      <w:r w:rsidR="00212627">
                        <w:rPr>
                          <w:rFonts w:ascii="Parisine Office" w:hAnsi="Parisine Office"/>
                          <w:sz w:val="48"/>
                        </w:rPr>
                        <w:t xml:space="preserve"> CONSEIL DE DISCIPLINE</w:t>
                      </w:r>
                      <w:r>
                        <w:rPr>
                          <w:rFonts w:ascii="Parisine Office" w:hAnsi="Parisine Office"/>
                          <w:sz w:val="48"/>
                        </w:rPr>
                        <w:t xml:space="preserve"> </w:t>
                      </w:r>
                      <w:r w:rsidR="006B3FD8">
                        <w:rPr>
                          <w:rFonts w:ascii="Parisine Office" w:hAnsi="Parisine Office"/>
                          <w:sz w:val="48"/>
                        </w:rPr>
                        <w:t>20</w:t>
                      </w:r>
                      <w:r w:rsidR="00212627">
                        <w:rPr>
                          <w:rFonts w:ascii="Parisine Office" w:hAnsi="Parisine Office"/>
                          <w:sz w:val="48"/>
                        </w:rPr>
                        <w:t>2</w:t>
                      </w:r>
                      <w:r w:rsidR="005D2A83">
                        <w:rPr>
                          <w:rFonts w:ascii="Parisine Office" w:hAnsi="Parisine Office"/>
                          <w:sz w:val="48"/>
                        </w:rPr>
                        <w:t>5</w:t>
                      </w:r>
                    </w:p>
                  </w:txbxContent>
                </v:textbox>
                <w10:wrap type="topAndBottom"/>
              </v:shape>
            </w:pict>
          </mc:Fallback>
        </mc:AlternateContent>
      </w:r>
      <w:r>
        <w:rPr>
          <w:noProof/>
          <w:lang w:eastAsia="fr-FR"/>
        </w:rPr>
        <mc:AlternateContent>
          <mc:Choice Requires="wps">
            <w:drawing>
              <wp:anchor distT="0" distB="0" distL="114300" distR="114300" simplePos="0" relativeHeight="251658752" behindDoc="0" locked="0" layoutInCell="1" allowOverlap="1" wp14:anchorId="43162A44" wp14:editId="5FA96E1F">
                <wp:simplePos x="0" y="0"/>
                <wp:positionH relativeFrom="column">
                  <wp:posOffset>-850900</wp:posOffset>
                </wp:positionH>
                <wp:positionV relativeFrom="paragraph">
                  <wp:posOffset>8018780</wp:posOffset>
                </wp:positionV>
                <wp:extent cx="347345" cy="904875"/>
                <wp:effectExtent l="11430" t="8890" r="12700" b="10160"/>
                <wp:wrapTopAndBottom/>
                <wp:docPr id="1677798753"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7345" cy="904875"/>
                        </a:xfrm>
                        <a:prstGeom prst="rect">
                          <a:avLst/>
                        </a:prstGeom>
                        <a:solidFill>
                          <a:srgbClr val="FFFFFF"/>
                        </a:solidFill>
                        <a:ln w="9525">
                          <a:solidFill>
                            <a:srgbClr val="FFFFFF"/>
                          </a:solidFill>
                          <a:miter lim="800000"/>
                          <a:headEnd/>
                          <a:tailEnd/>
                        </a:ln>
                      </wps:spPr>
                      <wps:txbx>
                        <w:txbxContent>
                          <w:p w14:paraId="5BF2901F" w14:textId="77777777" w:rsidR="000C692A" w:rsidRPr="00514A9C" w:rsidRDefault="000C692A" w:rsidP="00AA5137">
                            <w:pPr>
                              <w:rPr>
                                <w:rFonts w:ascii="Parisine Office" w:hAnsi="Parisine Office"/>
                                <w:color w:val="BFBFBF"/>
                                <w:sz w:val="8"/>
                                <w:szCs w:val="8"/>
                              </w:rPr>
                            </w:pPr>
                            <w:r w:rsidRPr="0094465A">
                              <w:rPr>
                                <w:rFonts w:ascii="Parisine Office" w:hAnsi="Parisine Office"/>
                                <w:sz w:val="8"/>
                                <w:szCs w:val="8"/>
                              </w:rPr>
                              <w:t xml:space="preserve">    </w:t>
                            </w:r>
                            <w:r>
                              <w:rPr>
                                <w:rFonts w:ascii="Parisine Office" w:hAnsi="Parisine Office"/>
                                <w:color w:val="BFBFBF"/>
                                <w:sz w:val="8"/>
                                <w:szCs w:val="8"/>
                              </w:rPr>
                              <w:t>2011-6133-</w:t>
                            </w:r>
                            <w:r w:rsidRPr="00514A9C">
                              <w:rPr>
                                <w:rFonts w:ascii="Parisine Office" w:hAnsi="Parisine Office"/>
                                <w:color w:val="BFBFBF"/>
                                <w:sz w:val="8"/>
                                <w:szCs w:val="8"/>
                              </w:rPr>
                              <w:t>DG-ID-ID-MD</w:t>
                            </w:r>
                          </w:p>
                        </w:txbxContent>
                      </wps:txbx>
                      <wps:bodyPr rot="0" vert="vert270"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3162A44" id="Text Box 4" o:spid="_x0000_s1027" type="#_x0000_t202" style="position:absolute;margin-left:-67pt;margin-top:631.4pt;width:27.35pt;height:71.2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" strokecolor="white">
                <v:textbox style="layout-flow:vertical;mso-layout-flow-alt:bottom-to-top">
                  <w:txbxContent>
                    <w:p w14:paraId="5BF2901F" w14:textId="77777777" w:rsidR="000C692A" w:rsidRPr="00514A9C" w:rsidRDefault="000C692A" w:rsidP="00AA5137">
                      <w:pPr>
                        <w:rPr>
                          <w:rFonts w:ascii="Parisine Office" w:hAnsi="Parisine Office"/>
                          <w:color w:val="BFBFBF"/>
                          <w:sz w:val="8"/>
                          <w:szCs w:val="8"/>
                        </w:rPr>
                      </w:pPr>
                      <w:r w:rsidRPr="0094465A">
                        <w:rPr>
                          <w:rFonts w:ascii="Parisine Office" w:hAnsi="Parisine Office"/>
                          <w:sz w:val="8"/>
                          <w:szCs w:val="8"/>
                        </w:rPr>
                        <w:t xml:space="preserve">    </w:t>
                      </w:r>
                      <w:r>
                        <w:rPr>
                          <w:rFonts w:ascii="Parisine Office" w:hAnsi="Parisine Office"/>
                          <w:color w:val="BFBFBF"/>
                          <w:sz w:val="8"/>
                          <w:szCs w:val="8"/>
                        </w:rPr>
                        <w:t>2011-6133-</w:t>
                      </w:r>
                      <w:r w:rsidRPr="00514A9C">
                        <w:rPr>
                          <w:rFonts w:ascii="Parisine Office" w:hAnsi="Parisine Office"/>
                          <w:color w:val="BFBFBF"/>
                          <w:sz w:val="8"/>
                          <w:szCs w:val="8"/>
                        </w:rPr>
                        <w:t>DG-ID-ID-MD</w:t>
                      </w:r>
                    </w:p>
                  </w:txbxContent>
                </v:textbox>
                <w10:wrap type="topAndBottom"/>
              </v:shape>
            </w:pict>
          </mc:Fallback>
        </mc:AlternateContent>
      </w:r>
      <w:r>
        <w:rPr>
          <w:noProof/>
          <w:lang w:eastAsia="fr-FR"/>
        </w:rPr>
        <mc:AlternateContent>
          <mc:Choice Requires="wps">
            <w:drawing>
              <wp:anchor distT="0" distB="0" distL="114300" distR="114300" simplePos="0" relativeHeight="251657728" behindDoc="0" locked="0" layoutInCell="1" allowOverlap="1" wp14:anchorId="44605229" wp14:editId="68E842E1">
                <wp:simplePos x="0" y="0"/>
                <wp:positionH relativeFrom="column">
                  <wp:posOffset>-118745</wp:posOffset>
                </wp:positionH>
                <wp:positionV relativeFrom="paragraph">
                  <wp:posOffset>-1721485</wp:posOffset>
                </wp:positionV>
                <wp:extent cx="635" cy="11897360"/>
                <wp:effectExtent l="10160" t="12700" r="17780" b="15240"/>
                <wp:wrapNone/>
                <wp:docPr id="218859830"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1897360"/>
                        </a:xfrm>
                        <a:prstGeom prst="straightConnector1">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BA09029" id="_x0000_t32" coordsize="21600,21600" o:spt="32" o:oned="t" path="m,l21600,21600e" filled="f">
                <v:path arrowok="t" fillok="f" o:connecttype="none"/>
                <o:lock v:ext="edit" shapetype="t"/>
              </v:shapetype>
              <v:shape id="AutoShape 3" o:spid="_x0000_s1026" type="#_x0000_t32" style="position:absolute;margin-left:-9.35pt;margin-top:-135.55pt;width:.05pt;height:936.8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" strokeweight="1.5pt">
                <v:stroke dashstyle="1 1"/>
              </v:shape>
            </w:pict>
          </mc:Fallback>
        </mc:AlternateContent>
      </w:r>
    </w:p>
    <w:p w14:paraId="1B25C70A" w14:textId="77777777" w:rsidR="00C27C81" w:rsidRPr="00557021" w:rsidRDefault="00D857C6" w:rsidP="005D2A83">
      <w:pPr>
        <w:tabs>
          <w:tab w:val="left" w:pos="2127"/>
        </w:tabs>
        <w:spacing w:after="0"/>
        <w:ind w:left="567"/>
        <w:rPr>
          <w:rFonts w:ascii="Parisine Office" w:hAnsi="Parisine Office"/>
          <w:b/>
          <w:sz w:val="18"/>
          <w:szCs w:val="18"/>
          <w:lang w:val="en-GB"/>
        </w:rPr>
      </w:pPr>
      <w:r w:rsidRPr="00557021">
        <w:rPr>
          <w:rFonts w:ascii="Parisine Office" w:hAnsi="Parisine Office"/>
          <w:lang w:val="en-GB"/>
        </w:rPr>
        <w:t xml:space="preserve">Ref : </w:t>
      </w:r>
      <w:r w:rsidR="005D2A83" w:rsidRPr="005D2A83">
        <w:rPr>
          <w:rFonts w:ascii="Parisine Office" w:eastAsia="Times New Roman" w:hAnsi="Parisine Office"/>
          <w:color w:val="000000"/>
          <w:lang w:val="en-GB" w:eastAsia="fr-FR"/>
        </w:rPr>
        <w:t xml:space="preserve">2025-16898-DG-LLF-ID-DL   </w:t>
      </w:r>
    </w:p>
    <w:p w14:paraId="13518980" w14:textId="77777777" w:rsidR="00C27C81" w:rsidRPr="00557021" w:rsidRDefault="00C27C81" w:rsidP="007937A7">
      <w:pPr>
        <w:tabs>
          <w:tab w:val="left" w:pos="2835"/>
        </w:tabs>
        <w:spacing w:after="0"/>
        <w:rPr>
          <w:rFonts w:ascii="Parisine Office" w:hAnsi="Parisine Office"/>
          <w:b/>
          <w:sz w:val="18"/>
          <w:szCs w:val="18"/>
          <w:lang w:val="en-GB"/>
        </w:rPr>
      </w:pPr>
    </w:p>
    <w:p w14:paraId="3A14B630" w14:textId="77777777" w:rsidR="00B917E5" w:rsidRPr="00557021" w:rsidRDefault="00B917E5" w:rsidP="007937A7">
      <w:pPr>
        <w:tabs>
          <w:tab w:val="left" w:pos="2835"/>
        </w:tabs>
        <w:spacing w:after="0"/>
        <w:rPr>
          <w:rFonts w:ascii="Parisine Office" w:hAnsi="Parisine Office"/>
          <w:b/>
          <w:sz w:val="18"/>
          <w:szCs w:val="18"/>
          <w:lang w:val="en-GB"/>
        </w:rPr>
      </w:pPr>
    </w:p>
    <w:p w14:paraId="479E1C3D" w14:textId="77777777" w:rsidR="00B917E5" w:rsidRPr="00B917E5" w:rsidRDefault="00B917E5" w:rsidP="00B917E5">
      <w:pPr>
        <w:jc w:val="center"/>
        <w:rPr>
          <w:rFonts w:ascii="Parisine Office" w:hAnsi="Parisine Office" w:cs="Arial"/>
          <w:b/>
        </w:rPr>
      </w:pPr>
      <w:r w:rsidRPr="00B917E5">
        <w:rPr>
          <w:rFonts w:ascii="Parisine Office" w:hAnsi="Parisine Office" w:cs="Arial"/>
          <w:b/>
        </w:rPr>
        <w:t>PROTOCOLE D'ACCORD PREELECTORAL</w:t>
      </w:r>
    </w:p>
    <w:p w14:paraId="17AE30F8" w14:textId="77777777" w:rsidR="00B917E5" w:rsidRPr="00CE144F" w:rsidRDefault="00B917E5" w:rsidP="00B917E5">
      <w:pPr>
        <w:jc w:val="center"/>
        <w:rPr>
          <w:rFonts w:ascii="Parisine Office" w:hAnsi="Parisine Office" w:cs="Arial"/>
          <w:b/>
        </w:rPr>
      </w:pPr>
      <w:r w:rsidRPr="00CE144F">
        <w:rPr>
          <w:rFonts w:ascii="Parisine Office" w:hAnsi="Parisine Office" w:cs="Arial"/>
          <w:b/>
        </w:rPr>
        <w:t xml:space="preserve">ELECTION </w:t>
      </w:r>
      <w:r w:rsidR="00041565">
        <w:rPr>
          <w:rFonts w:ascii="Parisine Office" w:hAnsi="Parisine Office" w:cs="Arial"/>
          <w:b/>
        </w:rPr>
        <w:t>DU CONSEIL DE DISCIPLINE</w:t>
      </w:r>
    </w:p>
    <w:p w14:paraId="109967A6" w14:textId="77777777" w:rsidR="00B917E5" w:rsidRPr="00B917E5" w:rsidRDefault="00B917E5" w:rsidP="00B917E5">
      <w:pPr>
        <w:jc w:val="center"/>
        <w:rPr>
          <w:rFonts w:ascii="Parisine Office" w:hAnsi="Parisine Office" w:cs="Arial"/>
          <w:b/>
        </w:rPr>
      </w:pPr>
    </w:p>
    <w:p w14:paraId="6829FEB4" w14:textId="77777777" w:rsidR="00B917E5" w:rsidRPr="00B917E5" w:rsidRDefault="00B917E5" w:rsidP="00586027">
      <w:pPr>
        <w:rPr>
          <w:rFonts w:ascii="Parisine Office" w:hAnsi="Parisine Office" w:cs="Arial"/>
          <w:b/>
        </w:rPr>
      </w:pPr>
    </w:p>
    <w:p w14:paraId="2E1D3075" w14:textId="77777777" w:rsidR="00586027" w:rsidRDefault="00586027" w:rsidP="00B917E5">
      <w:pPr>
        <w:rPr>
          <w:rFonts w:ascii="Parisine Office" w:hAnsi="Parisine Office" w:cs="Arial"/>
        </w:rPr>
      </w:pPr>
      <w:r>
        <w:rPr>
          <w:rFonts w:ascii="Parisine Office" w:hAnsi="Parisine Office" w:cs="Arial"/>
        </w:rPr>
        <w:t>Entre les soussignés :</w:t>
      </w:r>
    </w:p>
    <w:p w14:paraId="30D8D604" w14:textId="77777777" w:rsidR="00586027" w:rsidRDefault="00586027" w:rsidP="00B917E5">
      <w:pPr>
        <w:rPr>
          <w:rFonts w:ascii="Parisine Office" w:hAnsi="Parisine Office" w:cs="Arial"/>
        </w:rPr>
      </w:pPr>
    </w:p>
    <w:p w14:paraId="0997254F" w14:textId="77777777" w:rsidR="00586027" w:rsidRDefault="005D2A83" w:rsidP="00B917E5">
      <w:pPr>
        <w:rPr>
          <w:rFonts w:ascii="Parisine Office" w:hAnsi="Parisine Office" w:cs="Arial"/>
        </w:rPr>
      </w:pPr>
      <w:r>
        <w:rPr>
          <w:rFonts w:ascii="Parisine Office" w:hAnsi="Parisine Office" w:cs="Arial"/>
        </w:rPr>
        <w:t xml:space="preserve">Monsieur </w:t>
      </w:r>
      <w:r w:rsidR="001B3432">
        <w:rPr>
          <w:rFonts w:ascii="Parisine Office" w:hAnsi="Parisine Office" w:cs="Arial"/>
        </w:rPr>
        <w:t>X</w:t>
      </w:r>
      <w:r w:rsidR="00586027" w:rsidRPr="00B917E5">
        <w:rPr>
          <w:rFonts w:ascii="Parisine Office" w:hAnsi="Parisine Office" w:cs="Arial"/>
        </w:rPr>
        <w:t>, Direct</w:t>
      </w:r>
      <w:r>
        <w:rPr>
          <w:rFonts w:ascii="Parisine Office" w:hAnsi="Parisine Office" w:cs="Arial"/>
        </w:rPr>
        <w:t>eur</w:t>
      </w:r>
      <w:r w:rsidR="00586027" w:rsidRPr="00B917E5">
        <w:rPr>
          <w:rFonts w:ascii="Parisine Office" w:hAnsi="Parisine Office" w:cs="Arial"/>
        </w:rPr>
        <w:t xml:space="preserve"> Général de </w:t>
      </w:r>
      <w:smartTag w:uri="urn:schemas-microsoft-com:office:smarttags" w:element="PersonName">
        <w:smartTagPr>
          <w:attr w:name="ProductID" w:val="la SA ORLYVAL"/>
        </w:smartTagPr>
        <w:r w:rsidR="00586027" w:rsidRPr="00B917E5">
          <w:rPr>
            <w:rFonts w:ascii="Parisine Office" w:hAnsi="Parisine Office" w:cs="Arial"/>
          </w:rPr>
          <w:t>la SA ORLYVAL</w:t>
        </w:r>
      </w:smartTag>
      <w:r w:rsidR="00586027" w:rsidRPr="00B917E5">
        <w:rPr>
          <w:rFonts w:ascii="Parisine Office" w:hAnsi="Parisine Office" w:cs="Arial"/>
        </w:rPr>
        <w:t xml:space="preserve"> SERVICE</w:t>
      </w:r>
    </w:p>
    <w:p w14:paraId="067EF09D" w14:textId="77777777" w:rsidR="00586027" w:rsidRDefault="00586027" w:rsidP="00B917E5">
      <w:pPr>
        <w:rPr>
          <w:rFonts w:ascii="Parisine Office" w:hAnsi="Parisine Office" w:cs="Arial"/>
        </w:rPr>
      </w:pPr>
    </w:p>
    <w:p w14:paraId="4EE17141" w14:textId="77777777" w:rsidR="00586027" w:rsidRDefault="00586027" w:rsidP="00586027">
      <w:pPr>
        <w:jc w:val="right"/>
        <w:rPr>
          <w:rFonts w:ascii="Parisine Office" w:hAnsi="Parisine Office" w:cs="Arial"/>
        </w:rPr>
      </w:pPr>
      <w:r>
        <w:rPr>
          <w:rFonts w:ascii="Parisine Office" w:hAnsi="Parisine Office" w:cs="Arial"/>
        </w:rPr>
        <w:t>D’une part</w:t>
      </w:r>
    </w:p>
    <w:p w14:paraId="39C2A9A0" w14:textId="77777777" w:rsidR="00586027" w:rsidRDefault="00557021" w:rsidP="00557021">
      <w:pPr>
        <w:tabs>
          <w:tab w:val="left" w:pos="5213"/>
          <w:tab w:val="left" w:pos="7655"/>
        </w:tabs>
        <w:rPr>
          <w:rFonts w:ascii="Parisine Office" w:hAnsi="Parisine Office" w:cs="Arial"/>
        </w:rPr>
      </w:pPr>
      <w:r>
        <w:rPr>
          <w:rFonts w:ascii="Parisine Office" w:hAnsi="Parisine Office" w:cs="Arial"/>
        </w:rPr>
        <w:tab/>
      </w:r>
    </w:p>
    <w:p w14:paraId="7BF21EE3" w14:textId="77777777" w:rsidR="00586027" w:rsidRDefault="00586027" w:rsidP="00586027">
      <w:pPr>
        <w:rPr>
          <w:rFonts w:ascii="Parisine Office" w:hAnsi="Parisine Office" w:cs="Arial"/>
        </w:rPr>
      </w:pPr>
      <w:r>
        <w:rPr>
          <w:rFonts w:ascii="Parisine Office" w:hAnsi="Parisine Office" w:cs="Arial"/>
        </w:rPr>
        <w:t>Et</w:t>
      </w:r>
    </w:p>
    <w:p w14:paraId="1297DA69" w14:textId="77777777" w:rsidR="00586027" w:rsidRDefault="00586027" w:rsidP="00586027">
      <w:pPr>
        <w:rPr>
          <w:rFonts w:ascii="Parisine Office" w:hAnsi="Parisine Office" w:cs="Arial"/>
        </w:rPr>
      </w:pPr>
      <w:bookmarkStart w:id="0" w:name="_Hlk6323954"/>
      <w:r>
        <w:rPr>
          <w:rFonts w:ascii="Parisine Office" w:hAnsi="Parisine Office" w:cs="Arial"/>
        </w:rPr>
        <w:t xml:space="preserve">Monsieur </w:t>
      </w:r>
      <w:r w:rsidR="001B3432">
        <w:rPr>
          <w:rFonts w:ascii="Parisine Office" w:hAnsi="Parisine Office" w:cs="Arial"/>
        </w:rPr>
        <w:t>X</w:t>
      </w:r>
      <w:r>
        <w:rPr>
          <w:rFonts w:ascii="Parisine Office" w:hAnsi="Parisine Office" w:cs="Arial"/>
        </w:rPr>
        <w:t xml:space="preserve">, </w:t>
      </w:r>
      <w:r w:rsidR="00C538D4" w:rsidRPr="00C538D4">
        <w:rPr>
          <w:rFonts w:ascii="Parisine Office" w:hAnsi="Parisine Office" w:cs="Arial"/>
        </w:rPr>
        <w:t xml:space="preserve">Section Syndicale d’Entreprise </w:t>
      </w:r>
      <w:r w:rsidR="008D53CA">
        <w:rPr>
          <w:rFonts w:ascii="Parisine Office" w:hAnsi="Parisine Office" w:cs="Arial"/>
        </w:rPr>
        <w:t xml:space="preserve">UNSA </w:t>
      </w:r>
      <w:r w:rsidR="003411A8">
        <w:rPr>
          <w:rFonts w:ascii="Parisine Office" w:hAnsi="Parisine Office" w:cs="Arial"/>
        </w:rPr>
        <w:t>Transport Urbain</w:t>
      </w:r>
    </w:p>
    <w:bookmarkEnd w:id="0"/>
    <w:p w14:paraId="66A2B001" w14:textId="77777777" w:rsidR="00586027" w:rsidRDefault="00586027" w:rsidP="00586027">
      <w:pPr>
        <w:rPr>
          <w:rFonts w:ascii="Parisine Office" w:hAnsi="Parisine Office" w:cs="Arial"/>
        </w:rPr>
      </w:pPr>
    </w:p>
    <w:p w14:paraId="0A47099B" w14:textId="77777777" w:rsidR="00586027" w:rsidRDefault="00586027" w:rsidP="00586027">
      <w:pPr>
        <w:jc w:val="right"/>
        <w:rPr>
          <w:rFonts w:ascii="Parisine Office" w:hAnsi="Parisine Office" w:cs="Arial"/>
        </w:rPr>
      </w:pPr>
      <w:r>
        <w:rPr>
          <w:rFonts w:ascii="Parisine Office" w:hAnsi="Parisine Office" w:cs="Arial"/>
        </w:rPr>
        <w:t>D’autre part</w:t>
      </w:r>
    </w:p>
    <w:p w14:paraId="624840B8" w14:textId="77777777" w:rsidR="00586027" w:rsidRDefault="00586027" w:rsidP="00586027">
      <w:pPr>
        <w:rPr>
          <w:rFonts w:ascii="Parisine Office" w:hAnsi="Parisine Office" w:cs="Arial"/>
        </w:rPr>
      </w:pPr>
    </w:p>
    <w:p w14:paraId="08E7C2A4" w14:textId="77777777" w:rsidR="00586027" w:rsidRPr="008A1584" w:rsidRDefault="00EB64F6" w:rsidP="00586027">
      <w:pPr>
        <w:widowControl w:val="0"/>
        <w:rPr>
          <w:rFonts w:ascii="Parisine Office" w:hAnsi="Parisine Office"/>
        </w:rPr>
      </w:pPr>
      <w:r w:rsidRPr="008A1584">
        <w:rPr>
          <w:rFonts w:ascii="Parisine Office" w:hAnsi="Parisine Office"/>
        </w:rPr>
        <w:t>A la suite de</w:t>
      </w:r>
      <w:r w:rsidR="0012229B">
        <w:rPr>
          <w:rFonts w:ascii="Parisine Office" w:hAnsi="Parisine Office"/>
        </w:rPr>
        <w:t xml:space="preserve"> la</w:t>
      </w:r>
      <w:r w:rsidRPr="008A1584">
        <w:rPr>
          <w:rFonts w:ascii="Parisine Office" w:hAnsi="Parisine Office"/>
        </w:rPr>
        <w:t xml:space="preserve"> réunion de négociation du </w:t>
      </w:r>
      <w:r w:rsidR="005D2A83">
        <w:rPr>
          <w:rFonts w:ascii="Parisine Office" w:hAnsi="Parisine Office"/>
        </w:rPr>
        <w:t>24 juin 2025</w:t>
      </w:r>
      <w:r w:rsidRPr="008A1584">
        <w:rPr>
          <w:rFonts w:ascii="Parisine Office" w:hAnsi="Parisine Office"/>
        </w:rPr>
        <w:t xml:space="preserve">, </w:t>
      </w:r>
      <w:r w:rsidR="00586027" w:rsidRPr="008A1584">
        <w:rPr>
          <w:rFonts w:ascii="Parisine Office" w:hAnsi="Parisine Office"/>
        </w:rPr>
        <w:t>Il a été convenu ce qui suit :</w:t>
      </w:r>
    </w:p>
    <w:p w14:paraId="3E22C15B" w14:textId="77777777" w:rsidR="00586027" w:rsidRPr="008A1584" w:rsidRDefault="00586027" w:rsidP="00D857C6">
      <w:pPr>
        <w:pStyle w:val="Corpsdetexte"/>
        <w:jc w:val="both"/>
        <w:rPr>
          <w:rFonts w:ascii="Parisine Office" w:hAnsi="Parisine Office"/>
        </w:rPr>
      </w:pPr>
      <w:r w:rsidRPr="008A1584">
        <w:rPr>
          <w:rFonts w:ascii="Parisine Office" w:hAnsi="Parisine Office"/>
        </w:rPr>
        <w:t xml:space="preserve">Le présent protocole préélectoral </w:t>
      </w:r>
      <w:r w:rsidR="003A32E9">
        <w:rPr>
          <w:rFonts w:ascii="Parisine Office" w:hAnsi="Parisine Office"/>
          <w:lang w:val="fr-FR"/>
        </w:rPr>
        <w:t xml:space="preserve">a pour objet de définir les modalités d’organisation de l’élection </w:t>
      </w:r>
      <w:r w:rsidR="00C538D4">
        <w:rPr>
          <w:rFonts w:ascii="Parisine Office" w:hAnsi="Parisine Office"/>
          <w:lang w:val="fr-FR"/>
        </w:rPr>
        <w:t xml:space="preserve">du </w:t>
      </w:r>
      <w:r w:rsidR="00F37694">
        <w:rPr>
          <w:rFonts w:ascii="Parisine Office" w:hAnsi="Parisine Office"/>
          <w:lang w:val="fr-FR"/>
        </w:rPr>
        <w:t>Conseil de discipline</w:t>
      </w:r>
      <w:r w:rsidR="003A32E9">
        <w:rPr>
          <w:rFonts w:ascii="Parisine Office" w:hAnsi="Parisine Office"/>
          <w:lang w:val="fr-FR"/>
        </w:rPr>
        <w:t xml:space="preserve"> </w:t>
      </w:r>
      <w:r w:rsidRPr="008A1584">
        <w:rPr>
          <w:rFonts w:ascii="Parisine Office" w:hAnsi="Parisine Office"/>
        </w:rPr>
        <w:t>dont le 1</w:t>
      </w:r>
      <w:r w:rsidRPr="008A1584">
        <w:rPr>
          <w:rFonts w:ascii="Parisine Office" w:hAnsi="Parisine Office"/>
          <w:vertAlign w:val="superscript"/>
        </w:rPr>
        <w:t>er</w:t>
      </w:r>
      <w:r w:rsidRPr="008A1584">
        <w:rPr>
          <w:rFonts w:ascii="Parisine Office" w:hAnsi="Parisine Office"/>
        </w:rPr>
        <w:t xml:space="preserve"> tour du scrutin doit avoir lieu</w:t>
      </w:r>
      <w:r w:rsidR="008618FD">
        <w:rPr>
          <w:rFonts w:ascii="Parisine Office" w:hAnsi="Parisine Office"/>
          <w:lang w:val="fr-FR"/>
        </w:rPr>
        <w:t xml:space="preserve"> le</w:t>
      </w:r>
      <w:r w:rsidRPr="008A1584">
        <w:rPr>
          <w:rFonts w:ascii="Parisine Office" w:hAnsi="Parisine Office"/>
        </w:rPr>
        <w:t xml:space="preserve"> </w:t>
      </w:r>
      <w:r w:rsidR="00430175">
        <w:rPr>
          <w:rFonts w:ascii="Parisine Office" w:hAnsi="Parisine Office"/>
          <w:b/>
          <w:lang w:val="fr-FR"/>
        </w:rPr>
        <w:t>1</w:t>
      </w:r>
      <w:r w:rsidR="005D2A83">
        <w:rPr>
          <w:rFonts w:ascii="Parisine Office" w:hAnsi="Parisine Office"/>
          <w:b/>
          <w:lang w:val="fr-FR"/>
        </w:rPr>
        <w:t>6</w:t>
      </w:r>
      <w:r w:rsidR="00430175">
        <w:rPr>
          <w:rFonts w:ascii="Parisine Office" w:hAnsi="Parisine Office"/>
          <w:b/>
          <w:lang w:val="fr-FR"/>
        </w:rPr>
        <w:t xml:space="preserve"> septembre 202</w:t>
      </w:r>
      <w:r w:rsidR="005D2A83">
        <w:rPr>
          <w:rFonts w:ascii="Parisine Office" w:hAnsi="Parisine Office"/>
          <w:b/>
          <w:lang w:val="fr-FR"/>
        </w:rPr>
        <w:t>5</w:t>
      </w:r>
      <w:r w:rsidRPr="008A1584">
        <w:rPr>
          <w:rFonts w:ascii="Parisine Office" w:hAnsi="Parisine Office"/>
        </w:rPr>
        <w:t xml:space="preserve">, et éventuellement, le </w:t>
      </w:r>
      <w:r w:rsidR="005D2A83">
        <w:rPr>
          <w:rFonts w:ascii="Parisine Office" w:hAnsi="Parisine Office"/>
          <w:b/>
          <w:lang w:val="fr-FR"/>
        </w:rPr>
        <w:t>30</w:t>
      </w:r>
      <w:r w:rsidR="00430175">
        <w:rPr>
          <w:rFonts w:ascii="Parisine Office" w:hAnsi="Parisine Office"/>
          <w:b/>
          <w:lang w:val="fr-FR"/>
        </w:rPr>
        <w:t xml:space="preserve"> septembre 202</w:t>
      </w:r>
      <w:r w:rsidR="005D2A83">
        <w:rPr>
          <w:rFonts w:ascii="Parisine Office" w:hAnsi="Parisine Office"/>
          <w:b/>
          <w:lang w:val="fr-FR"/>
        </w:rPr>
        <w:t>5</w:t>
      </w:r>
      <w:r w:rsidRPr="008A1584">
        <w:rPr>
          <w:rFonts w:ascii="Parisine Office" w:hAnsi="Parisine Office"/>
        </w:rPr>
        <w:t>, si un second tour s’avère nécessaire.</w:t>
      </w:r>
    </w:p>
    <w:p w14:paraId="5660873D" w14:textId="77777777" w:rsidR="00B917E5" w:rsidRDefault="00B917E5" w:rsidP="00B917E5">
      <w:pPr>
        <w:rPr>
          <w:rFonts w:ascii="Parisine Office" w:hAnsi="Parisine Office" w:cs="Arial"/>
        </w:rPr>
      </w:pPr>
    </w:p>
    <w:p w14:paraId="50311E6E" w14:textId="77777777" w:rsidR="00586027" w:rsidRDefault="00586027" w:rsidP="00B917E5">
      <w:pPr>
        <w:rPr>
          <w:rFonts w:ascii="Parisine Office" w:hAnsi="Parisine Office" w:cs="Arial"/>
        </w:rPr>
      </w:pPr>
    </w:p>
    <w:p w14:paraId="076931B0" w14:textId="77777777" w:rsidR="00586027" w:rsidRDefault="00586027" w:rsidP="00B917E5">
      <w:pPr>
        <w:rPr>
          <w:rFonts w:ascii="Parisine Office" w:hAnsi="Parisine Office" w:cs="Arial"/>
        </w:rPr>
      </w:pPr>
    </w:p>
    <w:p w14:paraId="69A3EA9A" w14:textId="77777777" w:rsidR="00586027" w:rsidRDefault="00586027" w:rsidP="00B917E5">
      <w:pPr>
        <w:rPr>
          <w:rFonts w:ascii="Parisine Office" w:hAnsi="Parisine Office" w:cs="Arial"/>
        </w:rPr>
      </w:pPr>
    </w:p>
    <w:p w14:paraId="506C0297" w14:textId="77777777" w:rsidR="00586027" w:rsidRPr="00B917E5" w:rsidRDefault="00586027" w:rsidP="00B917E5">
      <w:pPr>
        <w:rPr>
          <w:rFonts w:ascii="Parisine Office" w:hAnsi="Parisine Office" w:cs="Arial"/>
        </w:rPr>
      </w:pPr>
    </w:p>
    <w:p w14:paraId="5AAC433B" w14:textId="77777777" w:rsidR="00C4592B" w:rsidRDefault="00C4592B" w:rsidP="00B917E5">
      <w:pPr>
        <w:rPr>
          <w:rFonts w:ascii="Parisine Office" w:hAnsi="Parisine Office" w:cs="Arial"/>
          <w:b/>
        </w:rPr>
      </w:pPr>
    </w:p>
    <w:p w14:paraId="1D9C0940" w14:textId="77777777" w:rsidR="00A6387D" w:rsidRDefault="0055464E" w:rsidP="00A6387D">
      <w:pPr>
        <w:rPr>
          <w:rFonts w:ascii="Parisine Office" w:hAnsi="Parisine Office" w:cs="Arial"/>
          <w:b/>
        </w:rPr>
      </w:pPr>
      <w:r>
        <w:rPr>
          <w:rFonts w:ascii="Parisine Office" w:hAnsi="Parisine Office" w:cs="Arial"/>
          <w:b/>
        </w:rPr>
        <w:br w:type="page"/>
      </w:r>
      <w:r w:rsidR="00A6387D">
        <w:rPr>
          <w:rFonts w:ascii="Parisine Office" w:hAnsi="Parisine Office" w:cs="Arial"/>
          <w:b/>
        </w:rPr>
        <w:lastRenderedPageBreak/>
        <w:t xml:space="preserve">ARTICLE </w:t>
      </w:r>
      <w:r w:rsidR="00FC34C6">
        <w:rPr>
          <w:rFonts w:ascii="Parisine Office" w:hAnsi="Parisine Office" w:cs="Arial"/>
          <w:b/>
        </w:rPr>
        <w:t>1</w:t>
      </w:r>
      <w:r w:rsidR="00A6387D">
        <w:rPr>
          <w:rFonts w:ascii="Parisine Office" w:hAnsi="Parisine Office" w:cs="Arial"/>
          <w:b/>
        </w:rPr>
        <w:t xml:space="preserve"> : </w:t>
      </w:r>
      <w:r w:rsidR="00A33EEC">
        <w:rPr>
          <w:rFonts w:ascii="Parisine Office" w:hAnsi="Parisine Office" w:cs="Arial"/>
          <w:b/>
        </w:rPr>
        <w:t>Répartition du personnel entre les collèges électoraux</w:t>
      </w:r>
    </w:p>
    <w:p w14:paraId="061B956D" w14:textId="77777777" w:rsidR="00041565" w:rsidRPr="00B917E5" w:rsidRDefault="00B917E5" w:rsidP="00B917E5">
      <w:pPr>
        <w:rPr>
          <w:rFonts w:ascii="Parisine Office" w:hAnsi="Parisine Office" w:cs="Arial"/>
        </w:rPr>
      </w:pPr>
      <w:r w:rsidRPr="00B917E5">
        <w:rPr>
          <w:rFonts w:ascii="Parisine Office" w:hAnsi="Parisine Office" w:cs="Arial"/>
        </w:rPr>
        <w:t xml:space="preserve">Le personnel sera réparti en </w:t>
      </w:r>
      <w:r w:rsidR="00B162C0">
        <w:rPr>
          <w:rFonts w:ascii="Parisine Office" w:hAnsi="Parisine Office" w:cs="Arial"/>
        </w:rPr>
        <w:t>5</w:t>
      </w:r>
      <w:r>
        <w:rPr>
          <w:rFonts w:ascii="Parisine Office" w:hAnsi="Parisine Office" w:cs="Arial"/>
        </w:rPr>
        <w:t xml:space="preserve"> </w:t>
      </w:r>
      <w:r w:rsidR="00B162C0">
        <w:rPr>
          <w:rFonts w:ascii="Parisine Office" w:hAnsi="Parisine Office" w:cs="Arial"/>
        </w:rPr>
        <w:t>catégories professionnelles</w:t>
      </w:r>
      <w:r w:rsidR="00041565">
        <w:rPr>
          <w:rFonts w:ascii="Parisine Office" w:hAnsi="Parisine Office" w:cs="Arial"/>
        </w:rPr>
        <w:t xml:space="preserve"> représentant les collèges</w:t>
      </w:r>
      <w:r>
        <w:rPr>
          <w:rFonts w:ascii="Parisine Office" w:hAnsi="Parisine Office" w:cs="Arial"/>
        </w:rPr>
        <w:t xml:space="preserve"> :</w:t>
      </w:r>
    </w:p>
    <w:p w14:paraId="6B401A69" w14:textId="77777777" w:rsidR="00B917E5" w:rsidRPr="00B917E5" w:rsidRDefault="00B917E5" w:rsidP="00D939E3">
      <w:pPr>
        <w:spacing w:after="0"/>
        <w:ind w:left="284" w:hanging="284"/>
        <w:jc w:val="both"/>
        <w:rPr>
          <w:rFonts w:ascii="Parisine Office" w:hAnsi="Parisine Office" w:cs="Arial"/>
        </w:rPr>
      </w:pPr>
      <w:r w:rsidRPr="00B917E5">
        <w:rPr>
          <w:rFonts w:ascii="Parisine Office" w:hAnsi="Parisine Office" w:cs="Arial"/>
        </w:rPr>
        <w:t xml:space="preserve">- </w:t>
      </w:r>
      <w:r w:rsidR="00230957">
        <w:rPr>
          <w:rFonts w:ascii="Parisine Office" w:hAnsi="Parisine Office" w:cs="Arial"/>
        </w:rPr>
        <w:tab/>
      </w:r>
      <w:r w:rsidRPr="00B917E5">
        <w:rPr>
          <w:rFonts w:ascii="Parisine Office" w:hAnsi="Parisine Office" w:cs="Arial"/>
        </w:rPr>
        <w:t>l</w:t>
      </w:r>
      <w:r w:rsidR="00041565">
        <w:rPr>
          <w:rFonts w:ascii="Parisine Office" w:hAnsi="Parisine Office" w:cs="Arial"/>
        </w:rPr>
        <w:t>a</w:t>
      </w:r>
      <w:r w:rsidRPr="00B917E5">
        <w:rPr>
          <w:rFonts w:ascii="Parisine Office" w:hAnsi="Parisine Office" w:cs="Arial"/>
        </w:rPr>
        <w:t xml:space="preserve"> premi</w:t>
      </w:r>
      <w:r w:rsidR="00041565">
        <w:rPr>
          <w:rFonts w:ascii="Parisine Office" w:hAnsi="Parisine Office" w:cs="Arial"/>
        </w:rPr>
        <w:t>ère</w:t>
      </w:r>
      <w:r w:rsidRPr="00B917E5">
        <w:rPr>
          <w:rFonts w:ascii="Parisine Office" w:hAnsi="Parisine Office" w:cs="Arial"/>
        </w:rPr>
        <w:t xml:space="preserve"> </w:t>
      </w:r>
      <w:r w:rsidR="00230957">
        <w:rPr>
          <w:rFonts w:ascii="Parisine Office" w:hAnsi="Parisine Office" w:cs="Arial"/>
        </w:rPr>
        <w:t>« l</w:t>
      </w:r>
      <w:r w:rsidR="00041565">
        <w:rPr>
          <w:rFonts w:ascii="Parisine Office" w:hAnsi="Parisine Office" w:cs="Arial"/>
        </w:rPr>
        <w:t>e Personnel du mouvement</w:t>
      </w:r>
      <w:r w:rsidR="00230957">
        <w:rPr>
          <w:rFonts w:ascii="Parisine Office" w:hAnsi="Parisine Office" w:cs="Arial"/>
        </w:rPr>
        <w:t> »</w:t>
      </w:r>
      <w:r w:rsidR="00041565">
        <w:rPr>
          <w:rFonts w:ascii="Parisine Office" w:hAnsi="Parisine Office" w:cs="Arial"/>
        </w:rPr>
        <w:t xml:space="preserve"> </w:t>
      </w:r>
      <w:r w:rsidRPr="00B917E5">
        <w:rPr>
          <w:rFonts w:ascii="Parisine Office" w:hAnsi="Parisine Office" w:cs="Arial"/>
        </w:rPr>
        <w:t>se composera</w:t>
      </w:r>
      <w:r w:rsidR="00041565">
        <w:rPr>
          <w:rFonts w:ascii="Parisine Office" w:hAnsi="Parisine Office" w:cs="Arial"/>
        </w:rPr>
        <w:t xml:space="preserve"> des agents commerciaux et opérateurs</w:t>
      </w:r>
      <w:r w:rsidR="00A33EEC">
        <w:rPr>
          <w:rFonts w:ascii="Parisine Office" w:hAnsi="Parisine Office" w:cs="Arial"/>
        </w:rPr>
        <w:t xml:space="preserve">, </w:t>
      </w:r>
      <w:r w:rsidR="004F2649">
        <w:rPr>
          <w:rFonts w:ascii="Parisine Office" w:hAnsi="Parisine Office" w:cs="Arial"/>
        </w:rPr>
        <w:t>3</w:t>
      </w:r>
      <w:r w:rsidR="00867638">
        <w:rPr>
          <w:rFonts w:ascii="Parisine Office" w:hAnsi="Parisine Office" w:cs="Arial"/>
        </w:rPr>
        <w:t>6</w:t>
      </w:r>
      <w:r w:rsidR="00041565">
        <w:rPr>
          <w:rFonts w:ascii="Parisine Office" w:hAnsi="Parisine Office" w:cs="Arial"/>
        </w:rPr>
        <w:t xml:space="preserve"> </w:t>
      </w:r>
      <w:r w:rsidRPr="00B917E5">
        <w:rPr>
          <w:rFonts w:ascii="Parisine Office" w:hAnsi="Parisine Office" w:cs="Arial"/>
        </w:rPr>
        <w:t>personnes dont :</w:t>
      </w:r>
    </w:p>
    <w:p w14:paraId="1542279B" w14:textId="77777777" w:rsidR="00B917E5" w:rsidRPr="00A24554" w:rsidRDefault="00B917E5" w:rsidP="00B917E5">
      <w:pPr>
        <w:spacing w:after="0"/>
        <w:rPr>
          <w:rFonts w:ascii="Parisine Office" w:hAnsi="Parisine Office" w:cs="Arial"/>
          <w:color w:val="FF0000"/>
        </w:rPr>
      </w:pPr>
      <w:r w:rsidRPr="00B917E5">
        <w:rPr>
          <w:rFonts w:ascii="Parisine Office" w:hAnsi="Parisine Office" w:cs="Arial"/>
        </w:rPr>
        <w:tab/>
      </w:r>
      <w:r w:rsidRPr="00B917E5">
        <w:rPr>
          <w:rFonts w:ascii="Parisine Office" w:hAnsi="Parisine Office" w:cs="Arial"/>
        </w:rPr>
        <w:fldChar w:fldCharType="begin"/>
      </w:r>
      <w:r w:rsidRPr="00B917E5">
        <w:rPr>
          <w:rFonts w:ascii="Parisine Office" w:hAnsi="Parisine Office" w:cs="Arial"/>
        </w:rPr>
        <w:instrText>CARSPECIAUX 159 \f "Wingdings"</w:instrText>
      </w:r>
      <w:r w:rsidRPr="00B917E5">
        <w:rPr>
          <w:rFonts w:ascii="Parisine Office" w:hAnsi="Parisine Office" w:cs="Arial"/>
        </w:rPr>
        <w:fldChar w:fldCharType="separate"/>
      </w:r>
      <w:r w:rsidRPr="00B917E5">
        <w:rPr>
          <w:rFonts w:ascii="Parisine Office" w:hAnsi="Parisine Office"/>
        </w:rPr>
        <w:fldChar w:fldCharType="end"/>
      </w:r>
      <w:r w:rsidR="00EE57EB">
        <w:rPr>
          <w:rFonts w:ascii="Parisine Office" w:hAnsi="Parisine Office" w:cs="Arial"/>
        </w:rPr>
        <w:t xml:space="preserve"> </w:t>
      </w:r>
      <w:r w:rsidR="004F2649">
        <w:rPr>
          <w:rFonts w:ascii="Parisine Office" w:hAnsi="Parisine Office" w:cs="Arial"/>
        </w:rPr>
        <w:t>3</w:t>
      </w:r>
      <w:r w:rsidR="00867638">
        <w:rPr>
          <w:rFonts w:ascii="Parisine Office" w:hAnsi="Parisine Office" w:cs="Arial"/>
        </w:rPr>
        <w:t>6</w:t>
      </w:r>
      <w:r w:rsidR="00EE748E" w:rsidRPr="00EE748E">
        <w:rPr>
          <w:rFonts w:ascii="Parisine Office" w:hAnsi="Parisine Office" w:cs="Arial"/>
          <w:color w:val="FF0000"/>
        </w:rPr>
        <w:t xml:space="preserve"> </w:t>
      </w:r>
      <w:r w:rsidRPr="00B917E5">
        <w:rPr>
          <w:rFonts w:ascii="Parisine Office" w:hAnsi="Parisine Office" w:cs="Arial"/>
        </w:rPr>
        <w:t>CDI,</w:t>
      </w:r>
      <w:r w:rsidR="00A24554">
        <w:rPr>
          <w:rFonts w:ascii="Parisine Office" w:hAnsi="Parisine Office" w:cs="Arial"/>
        </w:rPr>
        <w:t xml:space="preserve"> </w:t>
      </w:r>
    </w:p>
    <w:p w14:paraId="25F629B8" w14:textId="77777777" w:rsidR="000E57C9" w:rsidRPr="00B917E5" w:rsidRDefault="00B917E5" w:rsidP="00B917E5">
      <w:pPr>
        <w:spacing w:after="0"/>
        <w:rPr>
          <w:rFonts w:ascii="Parisine Office" w:hAnsi="Parisine Office" w:cs="Arial"/>
        </w:rPr>
      </w:pPr>
      <w:r w:rsidRPr="00B917E5">
        <w:rPr>
          <w:rFonts w:ascii="Parisine Office" w:hAnsi="Parisine Office" w:cs="Arial"/>
        </w:rPr>
        <w:tab/>
      </w:r>
      <w:r w:rsidRPr="00B917E5">
        <w:rPr>
          <w:rFonts w:ascii="Parisine Office" w:hAnsi="Parisine Office" w:cs="Arial"/>
        </w:rPr>
        <w:fldChar w:fldCharType="begin"/>
      </w:r>
      <w:r w:rsidRPr="00B917E5">
        <w:rPr>
          <w:rFonts w:ascii="Parisine Office" w:hAnsi="Parisine Office" w:cs="Arial"/>
        </w:rPr>
        <w:instrText>CARSPECIAUX 159 \f "Wingdings"</w:instrText>
      </w:r>
      <w:r w:rsidRPr="00B917E5">
        <w:rPr>
          <w:rFonts w:ascii="Parisine Office" w:hAnsi="Parisine Office" w:cs="Arial"/>
        </w:rPr>
        <w:fldChar w:fldCharType="separate"/>
      </w:r>
      <w:r w:rsidRPr="00B917E5">
        <w:rPr>
          <w:rFonts w:ascii="Parisine Office" w:hAnsi="Parisine Office"/>
        </w:rPr>
        <w:fldChar w:fldCharType="end"/>
      </w:r>
      <w:r w:rsidRPr="00B917E5">
        <w:rPr>
          <w:rFonts w:ascii="Parisine Office" w:hAnsi="Parisine Office" w:cs="Arial"/>
        </w:rPr>
        <w:t xml:space="preserve"> </w:t>
      </w:r>
      <w:r w:rsidR="005D2A83">
        <w:rPr>
          <w:rFonts w:ascii="Parisine Office" w:hAnsi="Parisine Office" w:cs="Arial"/>
        </w:rPr>
        <w:t>0</w:t>
      </w:r>
      <w:r w:rsidR="00940958" w:rsidRPr="00B917E5">
        <w:rPr>
          <w:rFonts w:ascii="Parisine Office" w:hAnsi="Parisine Office" w:cs="Arial"/>
        </w:rPr>
        <w:t xml:space="preserve"> </w:t>
      </w:r>
      <w:r w:rsidRPr="00B917E5">
        <w:rPr>
          <w:rFonts w:ascii="Parisine Office" w:hAnsi="Parisine Office" w:cs="Arial"/>
        </w:rPr>
        <w:t>CDD,</w:t>
      </w:r>
    </w:p>
    <w:p w14:paraId="6FAB4B76" w14:textId="77777777" w:rsidR="00B917E5" w:rsidRDefault="00B917E5" w:rsidP="00B917E5">
      <w:pPr>
        <w:spacing w:after="0"/>
        <w:rPr>
          <w:rFonts w:ascii="Parisine Office" w:hAnsi="Parisine Office" w:cs="Arial"/>
        </w:rPr>
      </w:pPr>
      <w:r w:rsidRPr="00B917E5">
        <w:rPr>
          <w:rFonts w:ascii="Parisine Office" w:hAnsi="Parisine Office" w:cs="Arial"/>
        </w:rPr>
        <w:tab/>
      </w:r>
      <w:bookmarkStart w:id="1" w:name="_Hlk102736584"/>
      <w:r w:rsidRPr="00B917E5">
        <w:rPr>
          <w:rFonts w:ascii="Parisine Office" w:hAnsi="Parisine Office" w:cs="Arial"/>
        </w:rPr>
        <w:fldChar w:fldCharType="begin"/>
      </w:r>
      <w:r w:rsidRPr="00B917E5">
        <w:rPr>
          <w:rFonts w:ascii="Parisine Office" w:hAnsi="Parisine Office" w:cs="Arial"/>
        </w:rPr>
        <w:instrText>CARSPECIAUX 159 \f "Wingdings"</w:instrText>
      </w:r>
      <w:r w:rsidRPr="00B917E5">
        <w:rPr>
          <w:rFonts w:ascii="Parisine Office" w:hAnsi="Parisine Office" w:cs="Arial"/>
        </w:rPr>
        <w:fldChar w:fldCharType="separate"/>
      </w:r>
      <w:r w:rsidRPr="00B917E5">
        <w:rPr>
          <w:rFonts w:ascii="Parisine Office" w:hAnsi="Parisine Office"/>
        </w:rPr>
        <w:fldChar w:fldCharType="end"/>
      </w:r>
      <w:r w:rsidR="00EE748E">
        <w:rPr>
          <w:rFonts w:ascii="Parisine Office" w:hAnsi="Parisine Office"/>
        </w:rPr>
        <w:t xml:space="preserve"> </w:t>
      </w:r>
      <w:r w:rsidR="00EE748E" w:rsidRPr="00B01D98">
        <w:rPr>
          <w:rFonts w:ascii="Parisine Office" w:hAnsi="Parisine Office" w:cs="Arial"/>
        </w:rPr>
        <w:t>0</w:t>
      </w:r>
      <w:r w:rsidR="00230957">
        <w:rPr>
          <w:rFonts w:ascii="Parisine Office" w:hAnsi="Parisine Office" w:cs="Arial"/>
        </w:rPr>
        <w:t xml:space="preserve"> </w:t>
      </w:r>
      <w:r w:rsidR="00F37694">
        <w:rPr>
          <w:rFonts w:ascii="Parisine Office" w:hAnsi="Parisine Office" w:cs="Arial"/>
        </w:rPr>
        <w:t>C</w:t>
      </w:r>
      <w:r w:rsidRPr="00B917E5">
        <w:rPr>
          <w:rFonts w:ascii="Parisine Office" w:hAnsi="Parisine Office" w:cs="Arial"/>
        </w:rPr>
        <w:t>ontrat d'apprentissage,</w:t>
      </w:r>
      <w:bookmarkEnd w:id="1"/>
    </w:p>
    <w:p w14:paraId="197AE2FC" w14:textId="77777777" w:rsidR="00B917E5" w:rsidRDefault="00B917E5" w:rsidP="00F37694">
      <w:pPr>
        <w:spacing w:after="0"/>
        <w:rPr>
          <w:rFonts w:ascii="Parisine Office" w:hAnsi="Parisine Office" w:cs="Arial"/>
        </w:rPr>
      </w:pPr>
      <w:r w:rsidRPr="00B917E5">
        <w:rPr>
          <w:rFonts w:ascii="Parisine Office" w:hAnsi="Parisine Office" w:cs="Arial"/>
        </w:rPr>
        <w:tab/>
      </w:r>
      <w:r w:rsidRPr="00B917E5">
        <w:rPr>
          <w:rFonts w:ascii="Parisine Office" w:hAnsi="Parisine Office" w:cs="Arial"/>
        </w:rPr>
        <w:fldChar w:fldCharType="begin"/>
      </w:r>
      <w:r w:rsidRPr="00B917E5">
        <w:rPr>
          <w:rFonts w:ascii="Parisine Office" w:hAnsi="Parisine Office" w:cs="Arial"/>
        </w:rPr>
        <w:instrText>CARSPECIAUX 159 \f "Wingdings"</w:instrText>
      </w:r>
      <w:r w:rsidRPr="00B917E5">
        <w:rPr>
          <w:rFonts w:ascii="Parisine Office" w:hAnsi="Parisine Office" w:cs="Arial"/>
        </w:rPr>
        <w:fldChar w:fldCharType="separate"/>
      </w:r>
      <w:r w:rsidRPr="00B917E5">
        <w:rPr>
          <w:rFonts w:ascii="Parisine Office" w:hAnsi="Parisine Office"/>
        </w:rPr>
        <w:fldChar w:fldCharType="end"/>
      </w:r>
      <w:r w:rsidR="00A24554">
        <w:rPr>
          <w:rFonts w:ascii="Parisine Office" w:hAnsi="Parisine Office" w:cs="Arial"/>
        </w:rPr>
        <w:t> </w:t>
      </w:r>
      <w:r w:rsidR="007F4C56">
        <w:rPr>
          <w:rFonts w:ascii="Parisine Office" w:hAnsi="Parisine Office" w:cs="Arial"/>
        </w:rPr>
        <w:t>0</w:t>
      </w:r>
      <w:r w:rsidR="008346AD" w:rsidRPr="00B01D98">
        <w:rPr>
          <w:rFonts w:ascii="Parisine Office" w:hAnsi="Parisine Office" w:cs="Arial"/>
        </w:rPr>
        <w:t xml:space="preserve"> </w:t>
      </w:r>
      <w:r w:rsidRPr="00B917E5">
        <w:rPr>
          <w:rFonts w:ascii="Parisine Office" w:hAnsi="Parisine Office" w:cs="Arial"/>
        </w:rPr>
        <w:t>Trava</w:t>
      </w:r>
      <w:r>
        <w:rPr>
          <w:rFonts w:ascii="Parisine Office" w:hAnsi="Parisine Office" w:cs="Arial"/>
        </w:rPr>
        <w:t>illeur à temps partiel en CDI</w:t>
      </w:r>
      <w:r w:rsidR="00F37694">
        <w:rPr>
          <w:rFonts w:ascii="Parisine Office" w:hAnsi="Parisine Office" w:cs="Arial"/>
        </w:rPr>
        <w:t>.</w:t>
      </w:r>
    </w:p>
    <w:p w14:paraId="1A628D6E" w14:textId="77777777" w:rsidR="00F37694" w:rsidRPr="00B917E5" w:rsidRDefault="00F37694" w:rsidP="00F37694">
      <w:pPr>
        <w:spacing w:after="0"/>
        <w:rPr>
          <w:rFonts w:ascii="Parisine Office" w:hAnsi="Parisine Office" w:cs="Arial"/>
        </w:rPr>
      </w:pPr>
    </w:p>
    <w:p w14:paraId="51D86B0F" w14:textId="77777777" w:rsidR="00B917E5" w:rsidRPr="00B917E5" w:rsidRDefault="00B917E5" w:rsidP="00D939E3">
      <w:pPr>
        <w:spacing w:after="0"/>
        <w:ind w:left="426" w:hanging="426"/>
        <w:jc w:val="both"/>
        <w:rPr>
          <w:rFonts w:ascii="Parisine Office" w:hAnsi="Parisine Office" w:cs="Arial"/>
        </w:rPr>
      </w:pPr>
      <w:r w:rsidRPr="00B917E5">
        <w:rPr>
          <w:rFonts w:ascii="Parisine Office" w:hAnsi="Parisine Office" w:cs="Arial"/>
        </w:rPr>
        <w:t xml:space="preserve">- </w:t>
      </w:r>
      <w:r w:rsidR="00230957">
        <w:rPr>
          <w:rFonts w:ascii="Parisine Office" w:hAnsi="Parisine Office" w:cs="Arial"/>
        </w:rPr>
        <w:tab/>
      </w:r>
      <w:r w:rsidRPr="00B917E5">
        <w:rPr>
          <w:rFonts w:ascii="Parisine Office" w:hAnsi="Parisine Office" w:cs="Arial"/>
        </w:rPr>
        <w:t>l</w:t>
      </w:r>
      <w:r w:rsidR="00081AA5">
        <w:rPr>
          <w:rFonts w:ascii="Parisine Office" w:hAnsi="Parisine Office" w:cs="Arial"/>
        </w:rPr>
        <w:t>a</w:t>
      </w:r>
      <w:r w:rsidRPr="00B917E5">
        <w:rPr>
          <w:rFonts w:ascii="Parisine Office" w:hAnsi="Parisine Office" w:cs="Arial"/>
        </w:rPr>
        <w:t xml:space="preserve"> second</w:t>
      </w:r>
      <w:r w:rsidR="00081AA5">
        <w:rPr>
          <w:rFonts w:ascii="Parisine Office" w:hAnsi="Parisine Office" w:cs="Arial"/>
        </w:rPr>
        <w:t>e</w:t>
      </w:r>
      <w:r w:rsidRPr="00B917E5">
        <w:rPr>
          <w:rFonts w:ascii="Parisine Office" w:hAnsi="Parisine Office" w:cs="Arial"/>
        </w:rPr>
        <w:t xml:space="preserve"> </w:t>
      </w:r>
      <w:r w:rsidR="00230957">
        <w:rPr>
          <w:rFonts w:ascii="Parisine Office" w:hAnsi="Parisine Office" w:cs="Arial"/>
        </w:rPr>
        <w:t xml:space="preserve">« Le personnel ouvrier » </w:t>
      </w:r>
      <w:r w:rsidRPr="00B917E5">
        <w:rPr>
          <w:rFonts w:ascii="Parisine Office" w:hAnsi="Parisine Office" w:cs="Arial"/>
        </w:rPr>
        <w:t>se composera</w:t>
      </w:r>
      <w:r w:rsidR="00230957">
        <w:rPr>
          <w:rFonts w:ascii="Parisine Office" w:hAnsi="Parisine Office" w:cs="Arial"/>
        </w:rPr>
        <w:t xml:space="preserve"> des agents de maintenance</w:t>
      </w:r>
      <w:r w:rsidR="00CE144F" w:rsidRPr="00B917E5">
        <w:rPr>
          <w:rFonts w:ascii="Parisine Office" w:hAnsi="Parisine Office" w:cs="Arial"/>
        </w:rPr>
        <w:t>,</w:t>
      </w:r>
      <w:r w:rsidR="009A3040">
        <w:rPr>
          <w:rFonts w:ascii="Parisine Office" w:hAnsi="Parisine Office" w:cs="Arial"/>
        </w:rPr>
        <w:t xml:space="preserve"> </w:t>
      </w:r>
      <w:r w:rsidR="004F2649">
        <w:rPr>
          <w:rFonts w:ascii="Parisine Office" w:hAnsi="Parisine Office" w:cs="Arial"/>
        </w:rPr>
        <w:t>7</w:t>
      </w:r>
      <w:r w:rsidR="00940958" w:rsidRPr="00B917E5">
        <w:rPr>
          <w:rFonts w:ascii="Parisine Office" w:hAnsi="Parisine Office" w:cs="Arial"/>
        </w:rPr>
        <w:t xml:space="preserve"> </w:t>
      </w:r>
      <w:r w:rsidRPr="00B917E5">
        <w:rPr>
          <w:rFonts w:ascii="Parisine Office" w:hAnsi="Parisine Office" w:cs="Arial"/>
        </w:rPr>
        <w:t>personnes dont :</w:t>
      </w:r>
    </w:p>
    <w:p w14:paraId="768FFDD4" w14:textId="77777777" w:rsidR="00B917E5" w:rsidRPr="00B917E5" w:rsidRDefault="00B917E5" w:rsidP="00B917E5">
      <w:pPr>
        <w:spacing w:after="0"/>
        <w:rPr>
          <w:rFonts w:ascii="Parisine Office" w:hAnsi="Parisine Office" w:cs="Arial"/>
        </w:rPr>
      </w:pPr>
      <w:r w:rsidRPr="00B917E5">
        <w:rPr>
          <w:rFonts w:ascii="Parisine Office" w:hAnsi="Parisine Office" w:cs="Arial"/>
        </w:rPr>
        <w:tab/>
      </w:r>
      <w:r w:rsidRPr="00B917E5">
        <w:rPr>
          <w:rFonts w:ascii="Parisine Office" w:hAnsi="Parisine Office" w:cs="Arial"/>
        </w:rPr>
        <w:fldChar w:fldCharType="begin"/>
      </w:r>
      <w:r w:rsidRPr="00B917E5">
        <w:rPr>
          <w:rFonts w:ascii="Parisine Office" w:hAnsi="Parisine Office" w:cs="Arial"/>
        </w:rPr>
        <w:instrText>CARSPECIAUX 159 \f "Wingdings"</w:instrText>
      </w:r>
      <w:r w:rsidRPr="00B917E5">
        <w:rPr>
          <w:rFonts w:ascii="Parisine Office" w:hAnsi="Parisine Office" w:cs="Arial"/>
        </w:rPr>
        <w:fldChar w:fldCharType="separate"/>
      </w:r>
      <w:r w:rsidRPr="00B917E5">
        <w:rPr>
          <w:rFonts w:ascii="Parisine Office" w:hAnsi="Parisine Office"/>
        </w:rPr>
        <w:fldChar w:fldCharType="end"/>
      </w:r>
      <w:r w:rsidRPr="00B917E5">
        <w:rPr>
          <w:rFonts w:ascii="Parisine Office" w:hAnsi="Parisine Office" w:cs="Arial"/>
        </w:rPr>
        <w:t xml:space="preserve"> </w:t>
      </w:r>
      <w:r w:rsidR="004F2649">
        <w:rPr>
          <w:rFonts w:ascii="Parisine Office" w:hAnsi="Parisine Office" w:cs="Arial"/>
        </w:rPr>
        <w:t>6</w:t>
      </w:r>
      <w:r w:rsidRPr="00B917E5">
        <w:rPr>
          <w:rFonts w:ascii="Parisine Office" w:hAnsi="Parisine Office" w:cs="Arial"/>
        </w:rPr>
        <w:t xml:space="preserve"> CDI,</w:t>
      </w:r>
    </w:p>
    <w:p w14:paraId="0D09B6FD" w14:textId="77777777" w:rsidR="006950D3" w:rsidRDefault="00B917E5" w:rsidP="00B917E5">
      <w:pPr>
        <w:spacing w:after="0"/>
        <w:rPr>
          <w:rFonts w:ascii="Parisine Office" w:hAnsi="Parisine Office" w:cs="Arial"/>
        </w:rPr>
      </w:pPr>
      <w:r w:rsidRPr="00B917E5">
        <w:rPr>
          <w:rFonts w:ascii="Parisine Office" w:hAnsi="Parisine Office" w:cs="Arial"/>
        </w:rPr>
        <w:tab/>
      </w:r>
      <w:r w:rsidRPr="00B917E5">
        <w:rPr>
          <w:rFonts w:ascii="Parisine Office" w:hAnsi="Parisine Office" w:cs="Arial"/>
        </w:rPr>
        <w:fldChar w:fldCharType="begin"/>
      </w:r>
      <w:r w:rsidRPr="00B917E5">
        <w:rPr>
          <w:rFonts w:ascii="Parisine Office" w:hAnsi="Parisine Office" w:cs="Arial"/>
        </w:rPr>
        <w:instrText>CARSPECIAUX 159 \f "Wingdings"</w:instrText>
      </w:r>
      <w:r w:rsidRPr="00B917E5">
        <w:rPr>
          <w:rFonts w:ascii="Parisine Office" w:hAnsi="Parisine Office" w:cs="Arial"/>
        </w:rPr>
        <w:fldChar w:fldCharType="separate"/>
      </w:r>
      <w:r w:rsidRPr="00B917E5">
        <w:rPr>
          <w:rFonts w:ascii="Parisine Office" w:hAnsi="Parisine Office"/>
        </w:rPr>
        <w:fldChar w:fldCharType="end"/>
      </w:r>
      <w:r w:rsidR="009A3040">
        <w:rPr>
          <w:rFonts w:ascii="Parisine Office" w:hAnsi="Parisine Office" w:cs="Arial"/>
        </w:rPr>
        <w:t xml:space="preserve"> </w:t>
      </w:r>
      <w:r w:rsidR="00EE748E" w:rsidRPr="00B01D98">
        <w:rPr>
          <w:rFonts w:ascii="Parisine Office" w:hAnsi="Parisine Office" w:cs="Arial"/>
        </w:rPr>
        <w:t>0</w:t>
      </w:r>
      <w:r w:rsidR="00EE748E">
        <w:rPr>
          <w:rFonts w:ascii="Parisine Office" w:hAnsi="Parisine Office" w:cs="Arial"/>
        </w:rPr>
        <w:t xml:space="preserve"> </w:t>
      </w:r>
      <w:r w:rsidRPr="00B917E5">
        <w:rPr>
          <w:rFonts w:ascii="Parisine Office" w:hAnsi="Parisine Office" w:cs="Arial"/>
        </w:rPr>
        <w:t>CDD</w:t>
      </w:r>
      <w:r w:rsidR="003A32E9">
        <w:rPr>
          <w:rFonts w:ascii="Parisine Office" w:hAnsi="Parisine Office" w:cs="Arial"/>
        </w:rPr>
        <w:t>,</w:t>
      </w:r>
      <w:r w:rsidRPr="00B917E5">
        <w:rPr>
          <w:rFonts w:ascii="Parisine Office" w:hAnsi="Parisine Office" w:cs="Arial"/>
        </w:rPr>
        <w:t xml:space="preserve"> </w:t>
      </w:r>
    </w:p>
    <w:p w14:paraId="48BDBCE2" w14:textId="77777777" w:rsidR="009D3732" w:rsidRDefault="009D3732" w:rsidP="009D3732">
      <w:pPr>
        <w:spacing w:after="0"/>
        <w:ind w:left="709"/>
        <w:rPr>
          <w:rFonts w:ascii="Parisine Office" w:hAnsi="Parisine Office" w:cs="Arial"/>
        </w:rPr>
      </w:pPr>
      <w:r w:rsidRPr="00B917E5">
        <w:rPr>
          <w:rFonts w:ascii="Parisine Office" w:hAnsi="Parisine Office" w:cs="Arial"/>
        </w:rPr>
        <w:fldChar w:fldCharType="begin"/>
      </w:r>
      <w:r w:rsidRPr="00B917E5">
        <w:rPr>
          <w:rFonts w:ascii="Parisine Office" w:hAnsi="Parisine Office" w:cs="Arial"/>
        </w:rPr>
        <w:instrText>CARSPECIAUX 159 \f "Wingdings"</w:instrText>
      </w:r>
      <w:r w:rsidRPr="00B917E5">
        <w:rPr>
          <w:rFonts w:ascii="Parisine Office" w:hAnsi="Parisine Office" w:cs="Arial"/>
        </w:rPr>
        <w:fldChar w:fldCharType="separate"/>
      </w:r>
      <w:r w:rsidRPr="00B917E5">
        <w:rPr>
          <w:rFonts w:ascii="Parisine Office" w:hAnsi="Parisine Office"/>
        </w:rPr>
        <w:fldChar w:fldCharType="end"/>
      </w:r>
      <w:r>
        <w:rPr>
          <w:rFonts w:ascii="Parisine Office" w:hAnsi="Parisine Office"/>
        </w:rPr>
        <w:t xml:space="preserve"> </w:t>
      </w:r>
      <w:r w:rsidR="005D2A83">
        <w:rPr>
          <w:rFonts w:ascii="Parisine Office" w:hAnsi="Parisine Office" w:cs="Arial"/>
        </w:rPr>
        <w:t>0</w:t>
      </w:r>
      <w:r>
        <w:rPr>
          <w:rFonts w:ascii="Parisine Office" w:hAnsi="Parisine Office" w:cs="Arial"/>
        </w:rPr>
        <w:t xml:space="preserve"> C</w:t>
      </w:r>
      <w:r w:rsidRPr="00B917E5">
        <w:rPr>
          <w:rFonts w:ascii="Parisine Office" w:hAnsi="Parisine Office" w:cs="Arial"/>
        </w:rPr>
        <w:t>ontrat d'apprentissage,</w:t>
      </w:r>
    </w:p>
    <w:p w14:paraId="3204140D" w14:textId="77777777" w:rsidR="00B917E5" w:rsidRDefault="006950D3" w:rsidP="006950D3">
      <w:pPr>
        <w:spacing w:after="0"/>
        <w:ind w:firstLine="709"/>
        <w:rPr>
          <w:rFonts w:ascii="Parisine Office" w:hAnsi="Parisine Office" w:cs="Arial"/>
        </w:rPr>
      </w:pPr>
      <w:r w:rsidRPr="00B917E5">
        <w:rPr>
          <w:rFonts w:ascii="Parisine Office" w:hAnsi="Parisine Office" w:cs="Arial"/>
        </w:rPr>
        <w:fldChar w:fldCharType="begin"/>
      </w:r>
      <w:r w:rsidRPr="00B917E5">
        <w:rPr>
          <w:rFonts w:ascii="Parisine Office" w:hAnsi="Parisine Office" w:cs="Arial"/>
        </w:rPr>
        <w:instrText>CARSPECIAUX 159 \f "Wingdings"</w:instrText>
      </w:r>
      <w:r w:rsidRPr="00B917E5">
        <w:rPr>
          <w:rFonts w:ascii="Parisine Office" w:hAnsi="Parisine Office" w:cs="Arial"/>
        </w:rPr>
        <w:fldChar w:fldCharType="separate"/>
      </w:r>
      <w:r w:rsidRPr="00B917E5">
        <w:rPr>
          <w:rFonts w:ascii="Parisine Office" w:hAnsi="Parisine Office"/>
        </w:rPr>
        <w:fldChar w:fldCharType="end"/>
      </w:r>
      <w:r w:rsidR="00A24554">
        <w:rPr>
          <w:rFonts w:ascii="Parisine Office" w:hAnsi="Parisine Office" w:cs="Arial"/>
        </w:rPr>
        <w:t> </w:t>
      </w:r>
      <w:r w:rsidR="00B01D98">
        <w:rPr>
          <w:rFonts w:ascii="Parisine Office" w:hAnsi="Parisine Office" w:cs="Arial"/>
        </w:rPr>
        <w:t>1</w:t>
      </w:r>
      <w:r w:rsidR="00B61FA2" w:rsidRPr="00A24554">
        <w:rPr>
          <w:rFonts w:ascii="Parisine Office" w:hAnsi="Parisine Office" w:cs="Arial"/>
          <w:color w:val="FF0000"/>
        </w:rPr>
        <w:t xml:space="preserve"> </w:t>
      </w:r>
      <w:r w:rsidR="00B917E5" w:rsidRPr="00B917E5">
        <w:rPr>
          <w:rFonts w:ascii="Parisine Office" w:hAnsi="Parisine Office" w:cs="Arial"/>
        </w:rPr>
        <w:t>Travailleur</w:t>
      </w:r>
      <w:r>
        <w:rPr>
          <w:rFonts w:ascii="Parisine Office" w:hAnsi="Parisine Office" w:cs="Arial"/>
        </w:rPr>
        <w:t xml:space="preserve"> à temps partiel en CDI.</w:t>
      </w:r>
    </w:p>
    <w:p w14:paraId="61820A6A" w14:textId="77777777" w:rsidR="00230957" w:rsidRDefault="00230957" w:rsidP="00230957">
      <w:pPr>
        <w:spacing w:after="0"/>
        <w:rPr>
          <w:rFonts w:ascii="Parisine Office" w:hAnsi="Parisine Office" w:cs="Arial"/>
        </w:rPr>
      </w:pPr>
    </w:p>
    <w:p w14:paraId="54D68097" w14:textId="77777777" w:rsidR="00230957" w:rsidRPr="00B917E5" w:rsidRDefault="00230957" w:rsidP="00D939E3">
      <w:pPr>
        <w:spacing w:after="0"/>
        <w:ind w:left="284" w:hanging="284"/>
        <w:jc w:val="both"/>
        <w:rPr>
          <w:rFonts w:ascii="Parisine Office" w:hAnsi="Parisine Office" w:cs="Arial"/>
        </w:rPr>
      </w:pPr>
      <w:r w:rsidRPr="00B917E5">
        <w:rPr>
          <w:rFonts w:ascii="Parisine Office" w:hAnsi="Parisine Office" w:cs="Arial"/>
        </w:rPr>
        <w:t xml:space="preserve">- </w:t>
      </w:r>
      <w:r>
        <w:rPr>
          <w:rFonts w:ascii="Parisine Office" w:hAnsi="Parisine Office" w:cs="Arial"/>
        </w:rPr>
        <w:tab/>
      </w:r>
      <w:r w:rsidRPr="00B917E5">
        <w:rPr>
          <w:rFonts w:ascii="Parisine Office" w:hAnsi="Parisine Office" w:cs="Arial"/>
        </w:rPr>
        <w:t>l</w:t>
      </w:r>
      <w:r w:rsidR="00081AA5">
        <w:rPr>
          <w:rFonts w:ascii="Parisine Office" w:hAnsi="Parisine Office" w:cs="Arial"/>
        </w:rPr>
        <w:t>a</w:t>
      </w:r>
      <w:r w:rsidRPr="00B917E5">
        <w:rPr>
          <w:rFonts w:ascii="Parisine Office" w:hAnsi="Parisine Office" w:cs="Arial"/>
        </w:rPr>
        <w:t xml:space="preserve"> </w:t>
      </w:r>
      <w:r>
        <w:rPr>
          <w:rFonts w:ascii="Parisine Office" w:hAnsi="Parisine Office" w:cs="Arial"/>
        </w:rPr>
        <w:t>troisième</w:t>
      </w:r>
      <w:r w:rsidRPr="00B917E5">
        <w:rPr>
          <w:rFonts w:ascii="Parisine Office" w:hAnsi="Parisine Office" w:cs="Arial"/>
        </w:rPr>
        <w:t xml:space="preserve"> </w:t>
      </w:r>
      <w:r>
        <w:rPr>
          <w:rFonts w:ascii="Parisine Office" w:hAnsi="Parisine Office" w:cs="Arial"/>
        </w:rPr>
        <w:t xml:space="preserve">« Le personnel administratif » </w:t>
      </w:r>
      <w:r w:rsidRPr="00B917E5">
        <w:rPr>
          <w:rFonts w:ascii="Parisine Office" w:hAnsi="Parisine Office" w:cs="Arial"/>
        </w:rPr>
        <w:t>se composera</w:t>
      </w:r>
      <w:r>
        <w:rPr>
          <w:rFonts w:ascii="Parisine Office" w:hAnsi="Parisine Office" w:cs="Arial"/>
        </w:rPr>
        <w:t xml:space="preserve"> des agents comptables et administratifs</w:t>
      </w:r>
      <w:r w:rsidRPr="00CB088E">
        <w:rPr>
          <w:rFonts w:ascii="Parisine Office" w:hAnsi="Parisine Office" w:cs="Arial"/>
        </w:rPr>
        <w:t xml:space="preserve">, </w:t>
      </w:r>
      <w:r w:rsidR="00CB71D8">
        <w:rPr>
          <w:rFonts w:ascii="Parisine Office" w:hAnsi="Parisine Office" w:cs="Arial"/>
        </w:rPr>
        <w:t>2</w:t>
      </w:r>
      <w:r w:rsidRPr="00B917E5">
        <w:rPr>
          <w:rFonts w:ascii="Parisine Office" w:hAnsi="Parisine Office" w:cs="Arial"/>
        </w:rPr>
        <w:t xml:space="preserve"> personnes dont :</w:t>
      </w:r>
    </w:p>
    <w:p w14:paraId="440FF2E7" w14:textId="77777777" w:rsidR="00230957" w:rsidRPr="00B917E5" w:rsidRDefault="00230957" w:rsidP="00230957">
      <w:pPr>
        <w:spacing w:after="0"/>
        <w:rPr>
          <w:rFonts w:ascii="Parisine Office" w:hAnsi="Parisine Office" w:cs="Arial"/>
        </w:rPr>
      </w:pPr>
      <w:r w:rsidRPr="00B917E5">
        <w:rPr>
          <w:rFonts w:ascii="Parisine Office" w:hAnsi="Parisine Office" w:cs="Arial"/>
        </w:rPr>
        <w:tab/>
      </w:r>
      <w:r w:rsidRPr="00B917E5">
        <w:rPr>
          <w:rFonts w:ascii="Parisine Office" w:hAnsi="Parisine Office" w:cs="Arial"/>
        </w:rPr>
        <w:fldChar w:fldCharType="begin"/>
      </w:r>
      <w:r w:rsidRPr="00B917E5">
        <w:rPr>
          <w:rFonts w:ascii="Parisine Office" w:hAnsi="Parisine Office" w:cs="Arial"/>
        </w:rPr>
        <w:instrText>CARSPECIAUX 159 \f "Wingdings"</w:instrText>
      </w:r>
      <w:r w:rsidRPr="00B917E5">
        <w:rPr>
          <w:rFonts w:ascii="Parisine Office" w:hAnsi="Parisine Office" w:cs="Arial"/>
        </w:rPr>
        <w:fldChar w:fldCharType="separate"/>
      </w:r>
      <w:r w:rsidRPr="00B917E5">
        <w:rPr>
          <w:rFonts w:ascii="Parisine Office" w:hAnsi="Parisine Office"/>
        </w:rPr>
        <w:fldChar w:fldCharType="end"/>
      </w:r>
      <w:r w:rsidRPr="00B917E5">
        <w:rPr>
          <w:rFonts w:ascii="Parisine Office" w:hAnsi="Parisine Office" w:cs="Arial"/>
        </w:rPr>
        <w:t xml:space="preserve"> </w:t>
      </w:r>
      <w:r w:rsidR="00CB71D8">
        <w:rPr>
          <w:rFonts w:ascii="Parisine Office" w:hAnsi="Parisine Office" w:cs="Arial"/>
        </w:rPr>
        <w:t>2</w:t>
      </w:r>
      <w:r w:rsidRPr="00B917E5">
        <w:rPr>
          <w:rFonts w:ascii="Parisine Office" w:hAnsi="Parisine Office" w:cs="Arial"/>
        </w:rPr>
        <w:t xml:space="preserve"> CDI,</w:t>
      </w:r>
      <w:r w:rsidR="00F37694">
        <w:rPr>
          <w:rFonts w:ascii="Parisine Office" w:hAnsi="Parisine Office" w:cs="Arial"/>
        </w:rPr>
        <w:t xml:space="preserve"> </w:t>
      </w:r>
    </w:p>
    <w:p w14:paraId="32E65DC9" w14:textId="77777777" w:rsidR="00230957" w:rsidRDefault="00230957" w:rsidP="00230957">
      <w:pPr>
        <w:spacing w:after="0"/>
        <w:rPr>
          <w:rFonts w:ascii="Parisine Office" w:hAnsi="Parisine Office" w:cs="Arial"/>
        </w:rPr>
      </w:pPr>
      <w:r w:rsidRPr="00B917E5">
        <w:rPr>
          <w:rFonts w:ascii="Parisine Office" w:hAnsi="Parisine Office" w:cs="Arial"/>
        </w:rPr>
        <w:tab/>
      </w:r>
      <w:r w:rsidRPr="00B917E5">
        <w:rPr>
          <w:rFonts w:ascii="Parisine Office" w:hAnsi="Parisine Office" w:cs="Arial"/>
        </w:rPr>
        <w:fldChar w:fldCharType="begin"/>
      </w:r>
      <w:r w:rsidRPr="00B917E5">
        <w:rPr>
          <w:rFonts w:ascii="Parisine Office" w:hAnsi="Parisine Office" w:cs="Arial"/>
        </w:rPr>
        <w:instrText>CARSPECIAUX 159 \f "Wingdings"</w:instrText>
      </w:r>
      <w:r w:rsidRPr="00B917E5">
        <w:rPr>
          <w:rFonts w:ascii="Parisine Office" w:hAnsi="Parisine Office" w:cs="Arial"/>
        </w:rPr>
        <w:fldChar w:fldCharType="separate"/>
      </w:r>
      <w:r w:rsidRPr="00B917E5">
        <w:rPr>
          <w:rFonts w:ascii="Parisine Office" w:hAnsi="Parisine Office"/>
        </w:rPr>
        <w:fldChar w:fldCharType="end"/>
      </w:r>
      <w:r>
        <w:rPr>
          <w:rFonts w:ascii="Parisine Office" w:hAnsi="Parisine Office" w:cs="Arial"/>
        </w:rPr>
        <w:t xml:space="preserve"> </w:t>
      </w:r>
      <w:r w:rsidR="00EE748E" w:rsidRPr="00CB088E">
        <w:rPr>
          <w:rFonts w:ascii="Parisine Office" w:hAnsi="Parisine Office" w:cs="Arial"/>
        </w:rPr>
        <w:t>0</w:t>
      </w:r>
      <w:r w:rsidRPr="00B917E5">
        <w:rPr>
          <w:rFonts w:ascii="Parisine Office" w:hAnsi="Parisine Office" w:cs="Arial"/>
        </w:rPr>
        <w:t xml:space="preserve"> CDD</w:t>
      </w:r>
      <w:r>
        <w:rPr>
          <w:rFonts w:ascii="Parisine Office" w:hAnsi="Parisine Office" w:cs="Arial"/>
        </w:rPr>
        <w:t>,</w:t>
      </w:r>
      <w:r w:rsidRPr="00B917E5">
        <w:rPr>
          <w:rFonts w:ascii="Parisine Office" w:hAnsi="Parisine Office" w:cs="Arial"/>
        </w:rPr>
        <w:t xml:space="preserve"> </w:t>
      </w:r>
    </w:p>
    <w:p w14:paraId="4AA8C801" w14:textId="77777777" w:rsidR="00230957" w:rsidRDefault="00230957" w:rsidP="00230957">
      <w:pPr>
        <w:spacing w:after="0"/>
        <w:ind w:firstLine="709"/>
        <w:rPr>
          <w:rFonts w:ascii="Parisine Office" w:hAnsi="Parisine Office" w:cs="Arial"/>
        </w:rPr>
      </w:pPr>
      <w:r w:rsidRPr="00B917E5">
        <w:rPr>
          <w:rFonts w:ascii="Parisine Office" w:hAnsi="Parisine Office" w:cs="Arial"/>
        </w:rPr>
        <w:fldChar w:fldCharType="begin"/>
      </w:r>
      <w:r w:rsidRPr="00B917E5">
        <w:rPr>
          <w:rFonts w:ascii="Parisine Office" w:hAnsi="Parisine Office" w:cs="Arial"/>
        </w:rPr>
        <w:instrText>CARSPECIAUX 159 \f "Wingdings"</w:instrText>
      </w:r>
      <w:r w:rsidRPr="00B917E5">
        <w:rPr>
          <w:rFonts w:ascii="Parisine Office" w:hAnsi="Parisine Office" w:cs="Arial"/>
        </w:rPr>
        <w:fldChar w:fldCharType="separate"/>
      </w:r>
      <w:r w:rsidRPr="00B917E5">
        <w:rPr>
          <w:rFonts w:ascii="Parisine Office" w:hAnsi="Parisine Office"/>
        </w:rPr>
        <w:fldChar w:fldCharType="end"/>
      </w:r>
      <w:r>
        <w:rPr>
          <w:rFonts w:ascii="Parisine Office" w:hAnsi="Parisine Office" w:cs="Arial"/>
        </w:rPr>
        <w:t xml:space="preserve"> </w:t>
      </w:r>
      <w:r w:rsidR="00EE748E" w:rsidRPr="00CB088E">
        <w:rPr>
          <w:rFonts w:ascii="Parisine Office" w:hAnsi="Parisine Office" w:cs="Arial"/>
        </w:rPr>
        <w:t>0</w:t>
      </w:r>
      <w:r>
        <w:rPr>
          <w:rFonts w:ascii="Parisine Office" w:hAnsi="Parisine Office" w:cs="Arial"/>
        </w:rPr>
        <w:t xml:space="preserve"> </w:t>
      </w:r>
      <w:r w:rsidRPr="00B917E5">
        <w:rPr>
          <w:rFonts w:ascii="Parisine Office" w:hAnsi="Parisine Office" w:cs="Arial"/>
        </w:rPr>
        <w:t>Travailleur</w:t>
      </w:r>
      <w:r>
        <w:rPr>
          <w:rFonts w:ascii="Parisine Office" w:hAnsi="Parisine Office" w:cs="Arial"/>
        </w:rPr>
        <w:t xml:space="preserve"> à temps partiel en CDI.</w:t>
      </w:r>
    </w:p>
    <w:p w14:paraId="480D9BFD" w14:textId="77777777" w:rsidR="00230957" w:rsidRDefault="00230957" w:rsidP="00230957">
      <w:pPr>
        <w:spacing w:after="0"/>
        <w:rPr>
          <w:rFonts w:ascii="Parisine Office" w:hAnsi="Parisine Office" w:cs="Arial"/>
        </w:rPr>
      </w:pPr>
    </w:p>
    <w:p w14:paraId="4D2619A4" w14:textId="77777777" w:rsidR="00230957" w:rsidRPr="00230957" w:rsidRDefault="00230957" w:rsidP="00D939E3">
      <w:pPr>
        <w:spacing w:after="0"/>
        <w:ind w:left="284" w:hanging="284"/>
        <w:jc w:val="both"/>
        <w:rPr>
          <w:rFonts w:ascii="Parisine Office" w:hAnsi="Parisine Office" w:cs="Arial"/>
        </w:rPr>
      </w:pPr>
      <w:r w:rsidRPr="00230957">
        <w:rPr>
          <w:rFonts w:ascii="Parisine Office" w:hAnsi="Parisine Office" w:cs="Arial"/>
        </w:rPr>
        <w:t xml:space="preserve">- </w:t>
      </w:r>
      <w:r>
        <w:rPr>
          <w:rFonts w:ascii="Parisine Office" w:hAnsi="Parisine Office" w:cs="Arial"/>
        </w:rPr>
        <w:tab/>
      </w:r>
      <w:r w:rsidRPr="00230957">
        <w:rPr>
          <w:rFonts w:ascii="Parisine Office" w:hAnsi="Parisine Office" w:cs="Arial"/>
        </w:rPr>
        <w:t>l</w:t>
      </w:r>
      <w:r w:rsidR="00081AA5">
        <w:rPr>
          <w:rFonts w:ascii="Parisine Office" w:hAnsi="Parisine Office" w:cs="Arial"/>
        </w:rPr>
        <w:t>a</w:t>
      </w:r>
      <w:r w:rsidRPr="00230957">
        <w:rPr>
          <w:rFonts w:ascii="Parisine Office" w:hAnsi="Parisine Office" w:cs="Arial"/>
        </w:rPr>
        <w:t xml:space="preserve"> </w:t>
      </w:r>
      <w:r>
        <w:rPr>
          <w:rFonts w:ascii="Parisine Office" w:hAnsi="Parisine Office" w:cs="Arial"/>
        </w:rPr>
        <w:t>quatrième</w:t>
      </w:r>
      <w:r w:rsidRPr="00230957">
        <w:rPr>
          <w:rFonts w:ascii="Parisine Office" w:hAnsi="Parisine Office" w:cs="Arial"/>
        </w:rPr>
        <w:t xml:space="preserve"> « </w:t>
      </w:r>
      <w:r>
        <w:rPr>
          <w:rFonts w:ascii="Parisine Office" w:hAnsi="Parisine Office" w:cs="Arial"/>
        </w:rPr>
        <w:t>La m</w:t>
      </w:r>
      <w:r w:rsidRPr="00230957">
        <w:rPr>
          <w:rFonts w:ascii="Parisine Office" w:hAnsi="Parisine Office" w:cs="Arial"/>
        </w:rPr>
        <w:t xml:space="preserve">aitrise technique du mouvement et administrative, les techniciens et dessinateurs » se composera </w:t>
      </w:r>
      <w:r>
        <w:rPr>
          <w:rFonts w:ascii="Parisine Office" w:hAnsi="Parisine Office" w:cs="Arial"/>
        </w:rPr>
        <w:t>des agents de maîtrise</w:t>
      </w:r>
      <w:r w:rsidR="00081AA5">
        <w:rPr>
          <w:rFonts w:ascii="Parisine Office" w:hAnsi="Parisine Office" w:cs="Arial"/>
        </w:rPr>
        <w:t>, chefs de service</w:t>
      </w:r>
      <w:r>
        <w:rPr>
          <w:rFonts w:ascii="Parisine Office" w:hAnsi="Parisine Office" w:cs="Arial"/>
        </w:rPr>
        <w:t xml:space="preserve"> et techniciens</w:t>
      </w:r>
      <w:r w:rsidRPr="00230957">
        <w:rPr>
          <w:rFonts w:ascii="Parisine Office" w:hAnsi="Parisine Office" w:cs="Arial"/>
        </w:rPr>
        <w:t xml:space="preserve">, </w:t>
      </w:r>
      <w:r w:rsidR="004F2649">
        <w:rPr>
          <w:rFonts w:ascii="Parisine Office" w:hAnsi="Parisine Office" w:cs="Arial"/>
        </w:rPr>
        <w:t>25</w:t>
      </w:r>
      <w:r w:rsidR="00F37694" w:rsidRPr="00CB088E">
        <w:rPr>
          <w:rFonts w:ascii="Parisine Office" w:hAnsi="Parisine Office" w:cs="Arial"/>
        </w:rPr>
        <w:t xml:space="preserve"> </w:t>
      </w:r>
      <w:r w:rsidRPr="00230957">
        <w:rPr>
          <w:rFonts w:ascii="Parisine Office" w:hAnsi="Parisine Office" w:cs="Arial"/>
        </w:rPr>
        <w:t>personnes dont :</w:t>
      </w:r>
    </w:p>
    <w:p w14:paraId="49B29586" w14:textId="77777777" w:rsidR="00230957" w:rsidRPr="00230957" w:rsidRDefault="00403AE2" w:rsidP="00230957">
      <w:pPr>
        <w:numPr>
          <w:ilvl w:val="0"/>
          <w:numId w:val="14"/>
        </w:numPr>
        <w:spacing w:after="0"/>
        <w:ind w:left="851" w:hanging="142"/>
        <w:rPr>
          <w:rFonts w:ascii="Parisine Office" w:hAnsi="Parisine Office" w:cs="Arial"/>
        </w:rPr>
      </w:pPr>
      <w:r w:rsidRPr="00CB088E">
        <w:rPr>
          <w:rFonts w:ascii="Parisine Office" w:hAnsi="Parisine Office" w:cs="Arial"/>
        </w:rPr>
        <w:t>2</w:t>
      </w:r>
      <w:r w:rsidR="004F2649">
        <w:rPr>
          <w:rFonts w:ascii="Parisine Office" w:hAnsi="Parisine Office" w:cs="Arial"/>
        </w:rPr>
        <w:t>2</w:t>
      </w:r>
      <w:r w:rsidR="00230957" w:rsidRPr="00230957">
        <w:rPr>
          <w:rFonts w:ascii="Parisine Office" w:hAnsi="Parisine Office" w:cs="Arial"/>
        </w:rPr>
        <w:t xml:space="preserve"> CDI,</w:t>
      </w:r>
      <w:r w:rsidR="00EE748E" w:rsidRPr="00F37694">
        <w:rPr>
          <w:rFonts w:ascii="Parisine Office" w:hAnsi="Parisine Office" w:cs="Arial"/>
          <w:color w:val="FF0000"/>
        </w:rPr>
        <w:t xml:space="preserve"> </w:t>
      </w:r>
    </w:p>
    <w:p w14:paraId="631F1390" w14:textId="77777777" w:rsidR="00230957" w:rsidRPr="00230957" w:rsidRDefault="00CB71D8" w:rsidP="00230957">
      <w:pPr>
        <w:numPr>
          <w:ilvl w:val="0"/>
          <w:numId w:val="14"/>
        </w:numPr>
        <w:spacing w:after="0"/>
        <w:ind w:left="851" w:hanging="142"/>
        <w:rPr>
          <w:rFonts w:ascii="Parisine Office" w:hAnsi="Parisine Office" w:cs="Arial"/>
        </w:rPr>
      </w:pPr>
      <w:r>
        <w:rPr>
          <w:rFonts w:ascii="Parisine Office" w:hAnsi="Parisine Office" w:cs="Arial"/>
        </w:rPr>
        <w:t>0</w:t>
      </w:r>
      <w:r w:rsidR="00EE748E">
        <w:rPr>
          <w:rFonts w:ascii="Parisine Office" w:hAnsi="Parisine Office" w:cs="Arial"/>
        </w:rPr>
        <w:t xml:space="preserve"> </w:t>
      </w:r>
      <w:r w:rsidR="00230957" w:rsidRPr="00230957">
        <w:rPr>
          <w:rFonts w:ascii="Parisine Office" w:hAnsi="Parisine Office" w:cs="Arial"/>
        </w:rPr>
        <w:t xml:space="preserve">CDD, </w:t>
      </w:r>
    </w:p>
    <w:p w14:paraId="3A3E6C01" w14:textId="77777777" w:rsidR="00230957" w:rsidRDefault="007F4C56" w:rsidP="00230957">
      <w:pPr>
        <w:numPr>
          <w:ilvl w:val="0"/>
          <w:numId w:val="14"/>
        </w:numPr>
        <w:spacing w:after="0"/>
        <w:ind w:left="851" w:hanging="142"/>
        <w:rPr>
          <w:rFonts w:ascii="Parisine Office" w:hAnsi="Parisine Office" w:cs="Arial"/>
        </w:rPr>
      </w:pPr>
      <w:r>
        <w:rPr>
          <w:rFonts w:ascii="Parisine Office" w:hAnsi="Parisine Office" w:cs="Arial"/>
        </w:rPr>
        <w:t>2</w:t>
      </w:r>
      <w:r w:rsidR="00230957" w:rsidRPr="00230957">
        <w:rPr>
          <w:rFonts w:ascii="Parisine Office" w:hAnsi="Parisine Office" w:cs="Arial"/>
        </w:rPr>
        <w:t xml:space="preserve"> Tra</w:t>
      </w:r>
      <w:r w:rsidR="00403AE2">
        <w:rPr>
          <w:rFonts w:ascii="Parisine Office" w:hAnsi="Parisine Office" w:cs="Arial"/>
        </w:rPr>
        <w:t>vailleur</w:t>
      </w:r>
      <w:r>
        <w:rPr>
          <w:rFonts w:ascii="Parisine Office" w:hAnsi="Parisine Office" w:cs="Arial"/>
        </w:rPr>
        <w:t>s</w:t>
      </w:r>
      <w:r w:rsidR="00403AE2">
        <w:rPr>
          <w:rFonts w:ascii="Parisine Office" w:hAnsi="Parisine Office" w:cs="Arial"/>
        </w:rPr>
        <w:t xml:space="preserve"> à temps partiel en CDI,</w:t>
      </w:r>
    </w:p>
    <w:p w14:paraId="07C24366" w14:textId="77777777" w:rsidR="00403AE2" w:rsidRDefault="007F4C56" w:rsidP="00230957">
      <w:pPr>
        <w:numPr>
          <w:ilvl w:val="0"/>
          <w:numId w:val="14"/>
        </w:numPr>
        <w:spacing w:after="0"/>
        <w:ind w:left="851" w:hanging="142"/>
        <w:rPr>
          <w:rFonts w:ascii="Parisine Office" w:hAnsi="Parisine Office" w:cs="Arial"/>
        </w:rPr>
      </w:pPr>
      <w:r>
        <w:rPr>
          <w:rFonts w:ascii="Parisine Office" w:hAnsi="Parisine Office" w:cs="Arial"/>
        </w:rPr>
        <w:t>1</w:t>
      </w:r>
      <w:r w:rsidR="00403AE2" w:rsidRPr="00F611B4">
        <w:rPr>
          <w:rFonts w:ascii="Parisine Office" w:hAnsi="Parisine Office" w:cs="Arial"/>
          <w:color w:val="70AD47"/>
        </w:rPr>
        <w:t xml:space="preserve"> </w:t>
      </w:r>
      <w:r w:rsidR="00403AE2" w:rsidRPr="00403AE2">
        <w:rPr>
          <w:rFonts w:ascii="Parisine Office" w:hAnsi="Parisine Office" w:cs="Arial"/>
        </w:rPr>
        <w:t>MAD</w:t>
      </w:r>
      <w:r w:rsidR="00403AE2">
        <w:rPr>
          <w:rFonts w:ascii="Parisine Office" w:hAnsi="Parisine Office" w:cs="Arial"/>
        </w:rPr>
        <w:t>.</w:t>
      </w:r>
    </w:p>
    <w:p w14:paraId="42A05C26" w14:textId="77777777" w:rsidR="00081AA5" w:rsidRDefault="00081AA5" w:rsidP="00081AA5">
      <w:pPr>
        <w:spacing w:after="0"/>
        <w:ind w:left="851"/>
        <w:rPr>
          <w:rFonts w:ascii="Parisine Office" w:hAnsi="Parisine Office" w:cs="Arial"/>
        </w:rPr>
      </w:pPr>
    </w:p>
    <w:p w14:paraId="1CFBEB35" w14:textId="77777777" w:rsidR="00081AA5" w:rsidRPr="00081AA5" w:rsidRDefault="00081AA5" w:rsidP="00081AA5">
      <w:pPr>
        <w:spacing w:after="0"/>
        <w:ind w:left="426" w:hanging="426"/>
        <w:rPr>
          <w:rFonts w:ascii="Parisine Office" w:hAnsi="Parisine Office" w:cs="Arial"/>
        </w:rPr>
      </w:pPr>
      <w:r w:rsidRPr="00081AA5">
        <w:rPr>
          <w:rFonts w:ascii="Parisine Office" w:hAnsi="Parisine Office" w:cs="Arial"/>
        </w:rPr>
        <w:t xml:space="preserve">- </w:t>
      </w:r>
      <w:r w:rsidRPr="00081AA5">
        <w:rPr>
          <w:rFonts w:ascii="Parisine Office" w:hAnsi="Parisine Office" w:cs="Arial"/>
        </w:rPr>
        <w:tab/>
        <w:t xml:space="preserve">la </w:t>
      </w:r>
      <w:r>
        <w:rPr>
          <w:rFonts w:ascii="Parisine Office" w:hAnsi="Parisine Office" w:cs="Arial"/>
        </w:rPr>
        <w:t>cinquième</w:t>
      </w:r>
      <w:r w:rsidRPr="00081AA5">
        <w:rPr>
          <w:rFonts w:ascii="Parisine Office" w:hAnsi="Parisine Office" w:cs="Arial"/>
        </w:rPr>
        <w:t xml:space="preserve"> «</w:t>
      </w:r>
      <w:bookmarkStart w:id="2" w:name="_Hlk79502204"/>
      <w:r w:rsidRPr="00081AA5">
        <w:rPr>
          <w:rFonts w:ascii="Parisine Office" w:hAnsi="Parisine Office" w:cs="Arial"/>
        </w:rPr>
        <w:t xml:space="preserve"> </w:t>
      </w:r>
      <w:r>
        <w:rPr>
          <w:rFonts w:ascii="Parisine Office" w:hAnsi="Parisine Office" w:cs="Arial"/>
        </w:rPr>
        <w:t>Ingénieurs et cadres</w:t>
      </w:r>
      <w:bookmarkEnd w:id="2"/>
      <w:r w:rsidRPr="00081AA5">
        <w:rPr>
          <w:rFonts w:ascii="Parisine Office" w:hAnsi="Parisine Office" w:cs="Arial"/>
        </w:rPr>
        <w:t xml:space="preserve"> » se composera des </w:t>
      </w:r>
      <w:r>
        <w:rPr>
          <w:rFonts w:ascii="Parisine Office" w:hAnsi="Parisine Office" w:cs="Arial"/>
        </w:rPr>
        <w:t>cadres</w:t>
      </w:r>
      <w:r w:rsidRPr="00081AA5">
        <w:rPr>
          <w:rFonts w:ascii="Parisine Office" w:hAnsi="Parisine Office" w:cs="Arial"/>
        </w:rPr>
        <w:t xml:space="preserve">, </w:t>
      </w:r>
      <w:r w:rsidR="00F37694" w:rsidRPr="00CB088E">
        <w:rPr>
          <w:rFonts w:ascii="Parisine Office" w:hAnsi="Parisine Office" w:cs="Arial"/>
        </w:rPr>
        <w:t>3</w:t>
      </w:r>
      <w:r w:rsidRPr="00081AA5">
        <w:rPr>
          <w:rFonts w:ascii="Parisine Office" w:hAnsi="Parisine Office" w:cs="Arial"/>
        </w:rPr>
        <w:t xml:space="preserve"> personnes dont :</w:t>
      </w:r>
    </w:p>
    <w:p w14:paraId="077B1C16" w14:textId="77777777" w:rsidR="00081AA5" w:rsidRPr="00081AA5" w:rsidRDefault="00081AA5" w:rsidP="00081AA5">
      <w:pPr>
        <w:spacing w:after="0"/>
        <w:ind w:left="993" w:hanging="284"/>
        <w:rPr>
          <w:rFonts w:ascii="Parisine Office" w:hAnsi="Parisine Office" w:cs="Arial"/>
        </w:rPr>
      </w:pPr>
      <w:r w:rsidRPr="00081AA5">
        <w:rPr>
          <w:rFonts w:ascii="Parisine Office" w:hAnsi="Parisine Office" w:cs="Arial"/>
        </w:rPr>
        <w:t>•</w:t>
      </w:r>
      <w:r w:rsidRPr="00081AA5">
        <w:rPr>
          <w:rFonts w:ascii="Parisine Office" w:hAnsi="Parisine Office" w:cs="Arial"/>
        </w:rPr>
        <w:tab/>
      </w:r>
      <w:r w:rsidR="00A24554" w:rsidRPr="00CB088E">
        <w:rPr>
          <w:rFonts w:ascii="Parisine Office" w:hAnsi="Parisine Office" w:cs="Arial"/>
        </w:rPr>
        <w:t>3</w:t>
      </w:r>
      <w:r w:rsidRPr="00081AA5">
        <w:rPr>
          <w:rFonts w:ascii="Parisine Office" w:hAnsi="Parisine Office" w:cs="Arial"/>
        </w:rPr>
        <w:t xml:space="preserve"> CDI,</w:t>
      </w:r>
    </w:p>
    <w:p w14:paraId="18F12494" w14:textId="77777777" w:rsidR="00081AA5" w:rsidRPr="00081AA5" w:rsidRDefault="00081AA5" w:rsidP="00081AA5">
      <w:pPr>
        <w:spacing w:after="0"/>
        <w:ind w:left="993" w:hanging="284"/>
        <w:rPr>
          <w:rFonts w:ascii="Parisine Office" w:hAnsi="Parisine Office" w:cs="Arial"/>
        </w:rPr>
      </w:pPr>
      <w:r w:rsidRPr="00081AA5">
        <w:rPr>
          <w:rFonts w:ascii="Parisine Office" w:hAnsi="Parisine Office" w:cs="Arial"/>
        </w:rPr>
        <w:t>•</w:t>
      </w:r>
      <w:r w:rsidRPr="00081AA5">
        <w:rPr>
          <w:rFonts w:ascii="Parisine Office" w:hAnsi="Parisine Office" w:cs="Arial"/>
        </w:rPr>
        <w:tab/>
      </w:r>
      <w:r w:rsidR="00A24554" w:rsidRPr="00CB088E">
        <w:rPr>
          <w:rFonts w:ascii="Parisine Office" w:hAnsi="Parisine Office" w:cs="Arial"/>
        </w:rPr>
        <w:t>0</w:t>
      </w:r>
      <w:r w:rsidRPr="00081AA5">
        <w:rPr>
          <w:rFonts w:ascii="Parisine Office" w:hAnsi="Parisine Office" w:cs="Arial"/>
        </w:rPr>
        <w:t xml:space="preserve"> CDD, </w:t>
      </w:r>
    </w:p>
    <w:p w14:paraId="7614F829" w14:textId="77777777" w:rsidR="00081AA5" w:rsidRDefault="00081AA5" w:rsidP="00081AA5">
      <w:pPr>
        <w:spacing w:after="0"/>
        <w:ind w:left="993" w:hanging="284"/>
        <w:rPr>
          <w:rFonts w:ascii="Parisine Office" w:hAnsi="Parisine Office" w:cs="Arial"/>
        </w:rPr>
      </w:pPr>
      <w:r w:rsidRPr="00081AA5">
        <w:rPr>
          <w:rFonts w:ascii="Parisine Office" w:hAnsi="Parisine Office" w:cs="Arial"/>
        </w:rPr>
        <w:t>•</w:t>
      </w:r>
      <w:r w:rsidRPr="00081AA5">
        <w:rPr>
          <w:rFonts w:ascii="Parisine Office" w:hAnsi="Parisine Office" w:cs="Arial"/>
        </w:rPr>
        <w:tab/>
      </w:r>
      <w:r w:rsidR="00A24554" w:rsidRPr="00CB088E">
        <w:rPr>
          <w:rFonts w:ascii="Parisine Office" w:hAnsi="Parisine Office" w:cs="Arial"/>
        </w:rPr>
        <w:t>0</w:t>
      </w:r>
      <w:r w:rsidRPr="00A24554">
        <w:rPr>
          <w:rFonts w:ascii="Parisine Office" w:hAnsi="Parisine Office" w:cs="Arial"/>
          <w:color w:val="FF0000"/>
        </w:rPr>
        <w:t xml:space="preserve"> </w:t>
      </w:r>
      <w:r w:rsidRPr="00081AA5">
        <w:rPr>
          <w:rFonts w:ascii="Parisine Office" w:hAnsi="Parisine Office" w:cs="Arial"/>
        </w:rPr>
        <w:t>Travailleur à temps partiel en CDI.</w:t>
      </w:r>
    </w:p>
    <w:p w14:paraId="1D813827" w14:textId="77777777" w:rsidR="00230957" w:rsidRDefault="00230957" w:rsidP="00F37694">
      <w:pPr>
        <w:spacing w:after="0"/>
        <w:rPr>
          <w:rFonts w:ascii="Parisine Office" w:hAnsi="Parisine Office" w:cs="Arial"/>
        </w:rPr>
      </w:pPr>
    </w:p>
    <w:p w14:paraId="0154025E" w14:textId="77777777" w:rsidR="00F37694" w:rsidRDefault="00F37694" w:rsidP="00F37694">
      <w:pPr>
        <w:spacing w:after="0"/>
        <w:rPr>
          <w:rFonts w:ascii="Parisine Office" w:hAnsi="Parisine Office" w:cs="Arial"/>
        </w:rPr>
      </w:pPr>
    </w:p>
    <w:p w14:paraId="0EEB8D98" w14:textId="77777777" w:rsidR="00B917E5" w:rsidRPr="00B917E5" w:rsidRDefault="00B917E5" w:rsidP="00B917E5">
      <w:pPr>
        <w:rPr>
          <w:rFonts w:ascii="Parisine Office" w:hAnsi="Parisine Office" w:cs="Arial"/>
          <w:b/>
        </w:rPr>
      </w:pPr>
      <w:r w:rsidRPr="00B917E5">
        <w:rPr>
          <w:rFonts w:ascii="Parisine Office" w:hAnsi="Parisine Office" w:cs="Arial"/>
          <w:b/>
        </w:rPr>
        <w:t xml:space="preserve">ARTICLE </w:t>
      </w:r>
      <w:r w:rsidR="00FC34C6">
        <w:rPr>
          <w:rFonts w:ascii="Parisine Office" w:hAnsi="Parisine Office" w:cs="Arial"/>
          <w:b/>
        </w:rPr>
        <w:t>2</w:t>
      </w:r>
      <w:r w:rsidR="00A6387D">
        <w:rPr>
          <w:rFonts w:ascii="Parisine Office" w:hAnsi="Parisine Office" w:cs="Arial"/>
          <w:b/>
        </w:rPr>
        <w:t> : Compositions des collèges</w:t>
      </w:r>
    </w:p>
    <w:p w14:paraId="7DA3B198" w14:textId="77777777" w:rsidR="00B917E5" w:rsidRPr="00B917E5" w:rsidRDefault="00403AE2" w:rsidP="00403AE2">
      <w:pPr>
        <w:jc w:val="both"/>
        <w:rPr>
          <w:rFonts w:ascii="Parisine Office" w:hAnsi="Parisine Office" w:cs="Arial"/>
        </w:rPr>
      </w:pPr>
      <w:r w:rsidRPr="0058288A">
        <w:rPr>
          <w:rFonts w:ascii="Parisine Office" w:hAnsi="Parisine Office" w:cs="Arial"/>
        </w:rPr>
        <w:t>Selon l’article 51 de la convention collective des Réseaux de Transports Publics Urbains de Voyageurs,</w:t>
      </w:r>
      <w:r>
        <w:rPr>
          <w:rFonts w:ascii="Parisine Office" w:hAnsi="Parisine Office" w:cs="Arial"/>
        </w:rPr>
        <w:t xml:space="preserve"> s</w:t>
      </w:r>
      <w:r w:rsidR="00B917E5" w:rsidRPr="00B917E5">
        <w:rPr>
          <w:rFonts w:ascii="Parisine Office" w:hAnsi="Parisine Office" w:cs="Arial"/>
        </w:rPr>
        <w:t>ont à élire</w:t>
      </w:r>
      <w:r w:rsidR="00081AA5">
        <w:rPr>
          <w:rFonts w:ascii="Parisine Office" w:hAnsi="Parisine Office" w:cs="Arial"/>
        </w:rPr>
        <w:t xml:space="preserve"> par catégorie professionnelle (collège)</w:t>
      </w:r>
      <w:r w:rsidR="00B917E5" w:rsidRPr="00B917E5">
        <w:rPr>
          <w:rFonts w:ascii="Parisine Office" w:hAnsi="Parisine Office" w:cs="Arial"/>
        </w:rPr>
        <w:t xml:space="preserve"> :</w:t>
      </w:r>
    </w:p>
    <w:p w14:paraId="0BE11476" w14:textId="77777777" w:rsidR="00B917E5" w:rsidRPr="00B917E5" w:rsidRDefault="00081AA5" w:rsidP="00403AE2">
      <w:pPr>
        <w:numPr>
          <w:ilvl w:val="0"/>
          <w:numId w:val="17"/>
        </w:numPr>
        <w:spacing w:after="0"/>
        <w:ind w:left="426" w:hanging="426"/>
        <w:rPr>
          <w:rFonts w:ascii="Parisine Office" w:hAnsi="Parisine Office" w:cs="Arial"/>
        </w:rPr>
      </w:pPr>
      <w:r>
        <w:rPr>
          <w:rFonts w:ascii="Parisine Office" w:hAnsi="Parisine Office" w:cs="Arial"/>
        </w:rPr>
        <w:t>3</w:t>
      </w:r>
      <w:r w:rsidR="008D53CA" w:rsidRPr="00B917E5">
        <w:rPr>
          <w:rFonts w:ascii="Parisine Office" w:hAnsi="Parisine Office" w:cs="Arial"/>
        </w:rPr>
        <w:t xml:space="preserve"> </w:t>
      </w:r>
      <w:r w:rsidR="00B917E5" w:rsidRPr="00B917E5">
        <w:rPr>
          <w:rFonts w:ascii="Parisine Office" w:hAnsi="Parisine Office" w:cs="Arial"/>
        </w:rPr>
        <w:t>titulaires,</w:t>
      </w:r>
    </w:p>
    <w:p w14:paraId="54DAB4E1" w14:textId="77777777" w:rsidR="00B917E5" w:rsidRDefault="00081AA5" w:rsidP="00403AE2">
      <w:pPr>
        <w:numPr>
          <w:ilvl w:val="0"/>
          <w:numId w:val="17"/>
        </w:numPr>
        <w:spacing w:after="0"/>
        <w:ind w:left="426" w:hanging="426"/>
        <w:rPr>
          <w:rFonts w:ascii="Parisine Office" w:hAnsi="Parisine Office" w:cs="Arial"/>
        </w:rPr>
      </w:pPr>
      <w:r>
        <w:rPr>
          <w:rFonts w:ascii="Parisine Office" w:hAnsi="Parisine Office" w:cs="Arial"/>
        </w:rPr>
        <w:t>3</w:t>
      </w:r>
      <w:r w:rsidR="008D53CA" w:rsidRPr="00B917E5">
        <w:rPr>
          <w:rFonts w:ascii="Parisine Office" w:hAnsi="Parisine Office" w:cs="Arial"/>
        </w:rPr>
        <w:t xml:space="preserve"> </w:t>
      </w:r>
      <w:r w:rsidR="00B917E5" w:rsidRPr="00B917E5">
        <w:rPr>
          <w:rFonts w:ascii="Parisine Office" w:hAnsi="Parisine Office" w:cs="Arial"/>
        </w:rPr>
        <w:t>suppléants</w:t>
      </w:r>
      <w:r>
        <w:rPr>
          <w:rFonts w:ascii="Parisine Office" w:hAnsi="Parisine Office" w:cs="Arial"/>
        </w:rPr>
        <w:t>.</w:t>
      </w:r>
    </w:p>
    <w:p w14:paraId="6559F68D" w14:textId="77777777" w:rsidR="008618FD" w:rsidRDefault="008618FD" w:rsidP="00B917E5">
      <w:pPr>
        <w:spacing w:after="0"/>
        <w:ind w:left="284" w:hanging="284"/>
        <w:rPr>
          <w:rFonts w:ascii="Parisine Office" w:hAnsi="Parisine Office" w:cs="Arial"/>
        </w:rPr>
      </w:pPr>
    </w:p>
    <w:p w14:paraId="47545EC2" w14:textId="77777777" w:rsidR="00403AE2" w:rsidRPr="0058288A" w:rsidRDefault="00403AE2" w:rsidP="00403AE2">
      <w:pPr>
        <w:jc w:val="both"/>
        <w:rPr>
          <w:rFonts w:ascii="Parisine Office" w:hAnsi="Parisine Office" w:cs="Arial"/>
          <w:i/>
          <w:iCs/>
        </w:rPr>
      </w:pPr>
      <w:r w:rsidRPr="0058288A">
        <w:rPr>
          <w:rFonts w:ascii="Parisine Office" w:hAnsi="Parisine Office" w:cs="Arial"/>
          <w:i/>
          <w:iCs/>
        </w:rPr>
        <w:t>Toutefois, si pour des raisons d’effectif il est impossible de répondre à ces conditions, la convention collective prévoit alors de ramener la composition de la catégorie concernée à 2 titulaires et 2 suppléants, ou encore 1 titulaire et 1 suppléant si le cas précédent s’avère lui aussi non applicable.</w:t>
      </w:r>
    </w:p>
    <w:p w14:paraId="0AC402A9" w14:textId="77777777" w:rsidR="00403AE2" w:rsidRDefault="00403AE2" w:rsidP="00081AA5">
      <w:pPr>
        <w:spacing w:after="0"/>
        <w:rPr>
          <w:rFonts w:ascii="Parisine Office" w:hAnsi="Parisine Office" w:cs="Arial"/>
        </w:rPr>
      </w:pPr>
      <w:bookmarkStart w:id="3" w:name="_Hlk79595388"/>
      <w:r>
        <w:rPr>
          <w:rFonts w:ascii="Parisine Office" w:hAnsi="Parisine Office" w:cs="Arial"/>
        </w:rPr>
        <w:t>Ainsi, au vu de l’effectif au</w:t>
      </w:r>
      <w:r w:rsidR="00C317E0">
        <w:rPr>
          <w:rFonts w:ascii="Parisine Office" w:hAnsi="Parisine Office" w:cs="Arial"/>
        </w:rPr>
        <w:t xml:space="preserve"> </w:t>
      </w:r>
      <w:r w:rsidR="002B639D">
        <w:rPr>
          <w:rFonts w:ascii="Parisine Office" w:hAnsi="Parisine Office" w:cs="Arial"/>
        </w:rPr>
        <w:t>1</w:t>
      </w:r>
      <w:r w:rsidR="00867638">
        <w:rPr>
          <w:rFonts w:ascii="Parisine Office" w:hAnsi="Parisine Office" w:cs="Arial"/>
        </w:rPr>
        <w:t>6</w:t>
      </w:r>
      <w:r w:rsidR="002B639D">
        <w:rPr>
          <w:rFonts w:ascii="Parisine Office" w:hAnsi="Parisine Office" w:cs="Arial"/>
        </w:rPr>
        <w:t xml:space="preserve"> septembre </w:t>
      </w:r>
      <w:r w:rsidR="00867638">
        <w:rPr>
          <w:rFonts w:ascii="Parisine Office" w:hAnsi="Parisine Office" w:cs="Arial"/>
        </w:rPr>
        <w:t>2025</w:t>
      </w:r>
      <w:r>
        <w:rPr>
          <w:rFonts w:ascii="Parisine Office" w:hAnsi="Parisine Office" w:cs="Arial"/>
        </w:rPr>
        <w:t>, la composition des catégories est la suivante :</w:t>
      </w:r>
    </w:p>
    <w:p w14:paraId="1CA6BA21" w14:textId="77777777" w:rsidR="00403AE2" w:rsidRDefault="00403AE2" w:rsidP="00081AA5">
      <w:pPr>
        <w:spacing w:after="0"/>
        <w:rPr>
          <w:rFonts w:ascii="Parisine Office" w:hAnsi="Parisine Office" w:cs="Arial"/>
        </w:rPr>
      </w:pPr>
    </w:p>
    <w:p w14:paraId="433F4853" w14:textId="77777777" w:rsidR="00081AA5" w:rsidRDefault="00B917E5" w:rsidP="00403AE2">
      <w:pPr>
        <w:numPr>
          <w:ilvl w:val="0"/>
          <w:numId w:val="17"/>
        </w:numPr>
        <w:spacing w:after="0"/>
        <w:ind w:left="426" w:hanging="426"/>
        <w:rPr>
          <w:rFonts w:ascii="Parisine Office" w:hAnsi="Parisine Office" w:cs="Arial"/>
        </w:rPr>
      </w:pPr>
      <w:r w:rsidRPr="00B917E5">
        <w:rPr>
          <w:rFonts w:ascii="Parisine Office" w:hAnsi="Parisine Office" w:cs="Arial"/>
        </w:rPr>
        <w:t xml:space="preserve">Le personnel </w:t>
      </w:r>
      <w:r w:rsidR="00C66327">
        <w:rPr>
          <w:rFonts w:ascii="Parisine Office" w:hAnsi="Parisine Office" w:cs="Arial"/>
        </w:rPr>
        <w:t>du</w:t>
      </w:r>
      <w:r w:rsidR="00081AA5">
        <w:rPr>
          <w:rFonts w:ascii="Parisine Office" w:hAnsi="Parisine Office" w:cs="Arial"/>
        </w:rPr>
        <w:t xml:space="preserve"> mouvement : 3 titulaires et 3 suppléants,</w:t>
      </w:r>
    </w:p>
    <w:p w14:paraId="6DC664CD" w14:textId="77777777" w:rsidR="00081AA5" w:rsidRPr="00B917E5" w:rsidRDefault="00081AA5" w:rsidP="00403AE2">
      <w:pPr>
        <w:numPr>
          <w:ilvl w:val="0"/>
          <w:numId w:val="17"/>
        </w:numPr>
        <w:spacing w:after="0"/>
        <w:ind w:left="426" w:hanging="426"/>
        <w:rPr>
          <w:rFonts w:ascii="Parisine Office" w:hAnsi="Parisine Office" w:cs="Arial"/>
        </w:rPr>
      </w:pPr>
      <w:r>
        <w:rPr>
          <w:rFonts w:ascii="Parisine Office" w:hAnsi="Parisine Office" w:cs="Arial"/>
        </w:rPr>
        <w:t xml:space="preserve">Le personnel ouvrier : </w:t>
      </w:r>
      <w:r w:rsidR="00177746">
        <w:rPr>
          <w:rFonts w:ascii="Parisine Office" w:hAnsi="Parisine Office" w:cs="Arial"/>
        </w:rPr>
        <w:t>2</w:t>
      </w:r>
      <w:r>
        <w:rPr>
          <w:rFonts w:ascii="Parisine Office" w:hAnsi="Parisine Office" w:cs="Arial"/>
        </w:rPr>
        <w:t xml:space="preserve"> titulaires et </w:t>
      </w:r>
      <w:r w:rsidR="00177746">
        <w:rPr>
          <w:rFonts w:ascii="Parisine Office" w:hAnsi="Parisine Office" w:cs="Arial"/>
        </w:rPr>
        <w:t>2</w:t>
      </w:r>
      <w:r>
        <w:rPr>
          <w:rFonts w:ascii="Parisine Office" w:hAnsi="Parisine Office" w:cs="Arial"/>
        </w:rPr>
        <w:t xml:space="preserve"> suppléants,</w:t>
      </w:r>
    </w:p>
    <w:p w14:paraId="6F1605B4" w14:textId="77777777" w:rsidR="00B917E5" w:rsidRDefault="00B917E5" w:rsidP="00403AE2">
      <w:pPr>
        <w:numPr>
          <w:ilvl w:val="0"/>
          <w:numId w:val="17"/>
        </w:numPr>
        <w:spacing w:after="0"/>
        <w:ind w:left="426" w:hanging="426"/>
        <w:rPr>
          <w:rFonts w:ascii="Parisine Office" w:hAnsi="Parisine Office" w:cs="Arial"/>
        </w:rPr>
      </w:pPr>
      <w:r w:rsidRPr="00B917E5">
        <w:rPr>
          <w:rFonts w:ascii="Parisine Office" w:hAnsi="Parisine Office" w:cs="Arial"/>
        </w:rPr>
        <w:lastRenderedPageBreak/>
        <w:t xml:space="preserve">Le personnel </w:t>
      </w:r>
      <w:r w:rsidR="00403AE2">
        <w:rPr>
          <w:rFonts w:ascii="Parisine Office" w:hAnsi="Parisine Office" w:cs="Arial"/>
        </w:rPr>
        <w:t>administratif : 1 titulaire et 1</w:t>
      </w:r>
      <w:r w:rsidR="00081AA5">
        <w:rPr>
          <w:rFonts w:ascii="Parisine Office" w:hAnsi="Parisine Office" w:cs="Arial"/>
        </w:rPr>
        <w:t xml:space="preserve"> suppléant,</w:t>
      </w:r>
    </w:p>
    <w:p w14:paraId="3AE5C6B3" w14:textId="77777777" w:rsidR="00081AA5" w:rsidRDefault="00081AA5" w:rsidP="00403AE2">
      <w:pPr>
        <w:numPr>
          <w:ilvl w:val="0"/>
          <w:numId w:val="17"/>
        </w:numPr>
        <w:spacing w:after="0"/>
        <w:ind w:left="426" w:hanging="426"/>
        <w:rPr>
          <w:rFonts w:ascii="Parisine Office" w:hAnsi="Parisine Office" w:cs="Arial"/>
        </w:rPr>
      </w:pPr>
      <w:r w:rsidRPr="00081AA5">
        <w:rPr>
          <w:rFonts w:ascii="Parisine Office" w:hAnsi="Parisine Office" w:cs="Arial"/>
        </w:rPr>
        <w:t>La maitrise technique du mouvement et administrative, les techniciens et dessinateurs</w:t>
      </w:r>
      <w:r>
        <w:rPr>
          <w:rFonts w:ascii="Parisine Office" w:hAnsi="Parisine Office" w:cs="Arial"/>
        </w:rPr>
        <w:t> : 3 tit</w:t>
      </w:r>
      <w:r w:rsidR="00FC34C6">
        <w:rPr>
          <w:rFonts w:ascii="Parisine Office" w:hAnsi="Parisine Office" w:cs="Arial"/>
        </w:rPr>
        <w:t>u</w:t>
      </w:r>
      <w:r>
        <w:rPr>
          <w:rFonts w:ascii="Parisine Office" w:hAnsi="Parisine Office" w:cs="Arial"/>
        </w:rPr>
        <w:t>laires et 3 suppléants,</w:t>
      </w:r>
    </w:p>
    <w:p w14:paraId="1C0481B1" w14:textId="77777777" w:rsidR="00081AA5" w:rsidRDefault="00081AA5" w:rsidP="00403AE2">
      <w:pPr>
        <w:numPr>
          <w:ilvl w:val="0"/>
          <w:numId w:val="17"/>
        </w:numPr>
        <w:spacing w:after="0"/>
        <w:ind w:left="426" w:hanging="426"/>
        <w:rPr>
          <w:rFonts w:ascii="Parisine Office" w:hAnsi="Parisine Office" w:cs="Arial"/>
        </w:rPr>
      </w:pPr>
      <w:r w:rsidRPr="00081AA5">
        <w:rPr>
          <w:rFonts w:ascii="Parisine Office" w:hAnsi="Parisine Office" w:cs="Arial"/>
        </w:rPr>
        <w:t>Ingénieurs et cadres</w:t>
      </w:r>
      <w:r>
        <w:rPr>
          <w:rFonts w:ascii="Parisine Office" w:hAnsi="Parisine Office" w:cs="Arial"/>
        </w:rPr>
        <w:t xml:space="preserve"> : </w:t>
      </w:r>
      <w:r w:rsidR="00403AE2">
        <w:rPr>
          <w:rFonts w:ascii="Parisine Office" w:hAnsi="Parisine Office" w:cs="Arial"/>
        </w:rPr>
        <w:t>1 titulaire et 1 suppléant</w:t>
      </w:r>
      <w:r>
        <w:rPr>
          <w:rFonts w:ascii="Parisine Office" w:hAnsi="Parisine Office" w:cs="Arial"/>
        </w:rPr>
        <w:t>.</w:t>
      </w:r>
    </w:p>
    <w:bookmarkEnd w:id="3"/>
    <w:p w14:paraId="73F033C5" w14:textId="77777777" w:rsidR="00B917E5" w:rsidRDefault="00B917E5" w:rsidP="00403AE2">
      <w:pPr>
        <w:spacing w:after="0"/>
        <w:ind w:left="284" w:hanging="284"/>
        <w:rPr>
          <w:rFonts w:ascii="Parisine Office" w:hAnsi="Parisine Office" w:cs="Arial"/>
        </w:rPr>
      </w:pPr>
    </w:p>
    <w:p w14:paraId="60FF0FEA" w14:textId="77777777" w:rsidR="00F37694" w:rsidRPr="00B917E5" w:rsidRDefault="00F37694" w:rsidP="00F37694">
      <w:pPr>
        <w:spacing w:after="0"/>
        <w:rPr>
          <w:rFonts w:ascii="Parisine Office" w:hAnsi="Parisine Office" w:cs="Arial"/>
        </w:rPr>
      </w:pPr>
    </w:p>
    <w:p w14:paraId="34126DE2" w14:textId="77777777" w:rsidR="00B917E5" w:rsidRPr="00B917E5" w:rsidRDefault="00B917E5" w:rsidP="00B917E5">
      <w:pPr>
        <w:rPr>
          <w:rFonts w:ascii="Parisine Office" w:hAnsi="Parisine Office" w:cs="Arial"/>
          <w:b/>
        </w:rPr>
      </w:pPr>
      <w:r>
        <w:rPr>
          <w:rFonts w:ascii="Parisine Office" w:hAnsi="Parisine Office" w:cs="Arial"/>
          <w:b/>
        </w:rPr>
        <w:t>ARTICLE 3</w:t>
      </w:r>
      <w:r w:rsidR="00A6387D">
        <w:rPr>
          <w:rFonts w:ascii="Parisine Office" w:hAnsi="Parisine Office" w:cs="Arial"/>
          <w:b/>
        </w:rPr>
        <w:t> : Electorat</w:t>
      </w:r>
    </w:p>
    <w:p w14:paraId="420E43D4" w14:textId="77777777" w:rsidR="00B917E5" w:rsidRPr="00B917E5" w:rsidRDefault="00B917E5" w:rsidP="008618FD">
      <w:pPr>
        <w:jc w:val="both"/>
        <w:rPr>
          <w:rFonts w:ascii="Parisine Office" w:hAnsi="Parisine Office" w:cs="Arial"/>
        </w:rPr>
      </w:pPr>
      <w:r w:rsidRPr="00B917E5">
        <w:rPr>
          <w:rFonts w:ascii="Parisine Office" w:hAnsi="Parisine Office" w:cs="Arial"/>
        </w:rPr>
        <w:t xml:space="preserve">Sont électeurs tous les salariés répondant aux conditions déterminées par l'article </w:t>
      </w:r>
      <w:r w:rsidR="00A6387D">
        <w:rPr>
          <w:rFonts w:ascii="Parisine Office" w:hAnsi="Parisine Office" w:cs="Arial"/>
        </w:rPr>
        <w:t>L 2314-</w:t>
      </w:r>
      <w:r w:rsidR="00F37694">
        <w:rPr>
          <w:rFonts w:ascii="Parisine Office" w:hAnsi="Parisine Office" w:cs="Arial"/>
        </w:rPr>
        <w:t xml:space="preserve">18 </w:t>
      </w:r>
      <w:r w:rsidR="00F37694" w:rsidRPr="00B917E5">
        <w:rPr>
          <w:rFonts w:ascii="Parisine Office" w:hAnsi="Parisine Office" w:cs="Arial"/>
        </w:rPr>
        <w:t>du</w:t>
      </w:r>
      <w:r w:rsidRPr="00B917E5">
        <w:rPr>
          <w:rFonts w:ascii="Parisine Office" w:hAnsi="Parisine Office" w:cs="Arial"/>
        </w:rPr>
        <w:t xml:space="preserve"> code du travail</w:t>
      </w:r>
      <w:r w:rsidR="00A6387D">
        <w:rPr>
          <w:rFonts w:ascii="Parisine Office" w:hAnsi="Parisine Office" w:cs="Arial"/>
        </w:rPr>
        <w:t>, c’est-à-dire</w:t>
      </w:r>
      <w:r w:rsidRPr="00B917E5">
        <w:rPr>
          <w:rFonts w:ascii="Parisine Office" w:hAnsi="Parisine Office" w:cs="Arial"/>
        </w:rPr>
        <w:t xml:space="preserve"> :</w:t>
      </w:r>
    </w:p>
    <w:p w14:paraId="384CF5DB" w14:textId="77777777" w:rsidR="00B917E5" w:rsidRPr="00B917E5" w:rsidRDefault="00B917E5" w:rsidP="008618FD">
      <w:pPr>
        <w:spacing w:after="0"/>
        <w:jc w:val="both"/>
        <w:rPr>
          <w:rFonts w:ascii="Parisine Office" w:hAnsi="Parisine Office" w:cs="Arial"/>
        </w:rPr>
      </w:pPr>
      <w:r w:rsidRPr="00B917E5">
        <w:rPr>
          <w:rFonts w:ascii="Parisine Office" w:hAnsi="Parisine Office" w:cs="Arial"/>
        </w:rPr>
        <w:t>- ayant</w:t>
      </w:r>
      <w:r w:rsidR="00A6387D">
        <w:rPr>
          <w:rFonts w:ascii="Parisine Office" w:hAnsi="Parisine Office" w:cs="Arial"/>
        </w:rPr>
        <w:t xml:space="preserve"> au moins </w:t>
      </w:r>
      <w:r w:rsidRPr="00B917E5">
        <w:rPr>
          <w:rFonts w:ascii="Parisine Office" w:hAnsi="Parisine Office" w:cs="Arial"/>
        </w:rPr>
        <w:t>3 mois d'ancienneté</w:t>
      </w:r>
      <w:r w:rsidR="00A6387D">
        <w:rPr>
          <w:rFonts w:ascii="Parisine Office" w:hAnsi="Parisine Office" w:cs="Arial"/>
        </w:rPr>
        <w:t xml:space="preserve"> dans l’entreprise</w:t>
      </w:r>
      <w:r w:rsidRPr="00B917E5">
        <w:rPr>
          <w:rFonts w:ascii="Parisine Office" w:hAnsi="Parisine Office" w:cs="Arial"/>
        </w:rPr>
        <w:t>,</w:t>
      </w:r>
    </w:p>
    <w:p w14:paraId="7B80A43A" w14:textId="77777777" w:rsidR="00A6387D" w:rsidRDefault="00B917E5" w:rsidP="008618FD">
      <w:pPr>
        <w:spacing w:after="0"/>
        <w:jc w:val="both"/>
        <w:rPr>
          <w:rFonts w:ascii="Parisine Office" w:hAnsi="Parisine Office" w:cs="Arial"/>
        </w:rPr>
      </w:pPr>
      <w:r w:rsidRPr="00B917E5">
        <w:rPr>
          <w:rFonts w:ascii="Parisine Office" w:hAnsi="Parisine Office" w:cs="Arial"/>
        </w:rPr>
        <w:t xml:space="preserve">- </w:t>
      </w:r>
      <w:r w:rsidR="00A6387D">
        <w:rPr>
          <w:rFonts w:ascii="Parisine Office" w:hAnsi="Parisine Office" w:cs="Arial"/>
        </w:rPr>
        <w:t>ayant</w:t>
      </w:r>
      <w:r w:rsidR="00A6387D" w:rsidRPr="00B917E5">
        <w:rPr>
          <w:rFonts w:ascii="Parisine Office" w:hAnsi="Parisine Office" w:cs="Arial"/>
        </w:rPr>
        <w:t xml:space="preserve"> </w:t>
      </w:r>
      <w:r w:rsidRPr="00B917E5">
        <w:rPr>
          <w:rFonts w:ascii="Parisine Office" w:hAnsi="Parisine Office" w:cs="Arial"/>
        </w:rPr>
        <w:t>16 ans révolus</w:t>
      </w:r>
    </w:p>
    <w:p w14:paraId="112944D4" w14:textId="77777777" w:rsidR="0051446A" w:rsidRPr="008A1584" w:rsidRDefault="00F37694" w:rsidP="008618FD">
      <w:pPr>
        <w:spacing w:after="0"/>
        <w:jc w:val="both"/>
        <w:rPr>
          <w:rFonts w:ascii="Parisine Office" w:hAnsi="Parisine Office" w:cs="Arial"/>
        </w:rPr>
      </w:pPr>
      <w:r>
        <w:rPr>
          <w:rFonts w:ascii="Parisine Office" w:hAnsi="Parisine Office" w:cs="Arial"/>
        </w:rPr>
        <w:t>- n</w:t>
      </w:r>
      <w:r w:rsidR="00A6387D">
        <w:rPr>
          <w:rFonts w:ascii="Parisine Office" w:hAnsi="Parisine Office" w:cs="Arial"/>
        </w:rPr>
        <w:t xml:space="preserve">’ayant fait l’objet d’aucune interdiction ou incapacité </w:t>
      </w:r>
      <w:r w:rsidR="00B24FC2" w:rsidRPr="006B3FD8">
        <w:rPr>
          <w:rFonts w:ascii="Parisine Office" w:hAnsi="Parisine Office" w:cs="Arial"/>
        </w:rPr>
        <w:t>ou déchéance</w:t>
      </w:r>
      <w:r w:rsidR="00B24FC2">
        <w:rPr>
          <w:rFonts w:ascii="Parisine Office" w:hAnsi="Parisine Office" w:cs="Arial"/>
        </w:rPr>
        <w:t xml:space="preserve"> </w:t>
      </w:r>
      <w:r w:rsidR="00A6387D">
        <w:rPr>
          <w:rFonts w:ascii="Parisine Office" w:hAnsi="Parisine Office" w:cs="Arial"/>
        </w:rPr>
        <w:t>relative à leurs droits civiques</w:t>
      </w:r>
      <w:r w:rsidR="00B917E5" w:rsidRPr="00B917E5">
        <w:rPr>
          <w:rFonts w:ascii="Parisine Office" w:hAnsi="Parisine Office" w:cs="Arial"/>
        </w:rPr>
        <w:t>.</w:t>
      </w:r>
    </w:p>
    <w:p w14:paraId="774220F3" w14:textId="77777777" w:rsidR="00A6387D" w:rsidRDefault="00A6387D" w:rsidP="008618FD">
      <w:pPr>
        <w:spacing w:after="0"/>
        <w:jc w:val="both"/>
        <w:rPr>
          <w:rFonts w:ascii="Parisine Office" w:hAnsi="Parisine Office" w:cs="Arial"/>
          <w:b/>
        </w:rPr>
      </w:pPr>
    </w:p>
    <w:p w14:paraId="3EF7035D" w14:textId="77777777" w:rsidR="00F37694" w:rsidRDefault="00F37694" w:rsidP="00F37694">
      <w:pPr>
        <w:spacing w:after="0"/>
        <w:rPr>
          <w:rFonts w:ascii="Parisine Office" w:hAnsi="Parisine Office" w:cs="Arial"/>
          <w:b/>
        </w:rPr>
      </w:pPr>
    </w:p>
    <w:p w14:paraId="2548CEA5" w14:textId="77777777" w:rsidR="00B917E5" w:rsidRPr="00B917E5" w:rsidRDefault="00B917E5" w:rsidP="00B917E5">
      <w:pPr>
        <w:rPr>
          <w:rFonts w:ascii="Parisine Office" w:hAnsi="Parisine Office" w:cs="Arial"/>
        </w:rPr>
      </w:pPr>
      <w:r w:rsidRPr="00B917E5">
        <w:rPr>
          <w:rFonts w:ascii="Parisine Office" w:hAnsi="Parisine Office" w:cs="Arial"/>
          <w:b/>
        </w:rPr>
        <w:t>ARTICLE 4</w:t>
      </w:r>
      <w:r w:rsidR="00A6387D">
        <w:rPr>
          <w:rFonts w:ascii="Parisine Office" w:hAnsi="Parisine Office" w:cs="Arial"/>
          <w:b/>
        </w:rPr>
        <w:t xml:space="preserve"> : </w:t>
      </w:r>
      <w:r w:rsidR="00B24FC2">
        <w:rPr>
          <w:rFonts w:ascii="Parisine Office" w:hAnsi="Parisine Office" w:cs="Arial"/>
          <w:b/>
        </w:rPr>
        <w:t>Éligibilité</w:t>
      </w:r>
    </w:p>
    <w:p w14:paraId="752C4AD5" w14:textId="77777777" w:rsidR="00B917E5" w:rsidRDefault="00B917E5" w:rsidP="008618FD">
      <w:pPr>
        <w:jc w:val="both"/>
        <w:rPr>
          <w:rFonts w:ascii="Parisine Office" w:hAnsi="Parisine Office" w:cs="Arial"/>
        </w:rPr>
      </w:pPr>
      <w:r w:rsidRPr="00B917E5">
        <w:rPr>
          <w:rFonts w:ascii="Parisine Office" w:hAnsi="Parisine Office" w:cs="Arial"/>
        </w:rPr>
        <w:t xml:space="preserve">Sont éligibles </w:t>
      </w:r>
      <w:r w:rsidR="00A6387D" w:rsidRPr="00B917E5">
        <w:rPr>
          <w:rFonts w:ascii="Parisine Office" w:hAnsi="Parisine Office" w:cs="Arial"/>
        </w:rPr>
        <w:t>les salariés répondant aux conditions déterminées par l'article L</w:t>
      </w:r>
      <w:r w:rsidR="00A6387D">
        <w:rPr>
          <w:rFonts w:ascii="Parisine Office" w:hAnsi="Parisine Office" w:cs="Arial"/>
        </w:rPr>
        <w:t xml:space="preserve"> L2314-</w:t>
      </w:r>
      <w:r w:rsidR="000B7582">
        <w:rPr>
          <w:rFonts w:ascii="Parisine Office" w:hAnsi="Parisine Office" w:cs="Arial"/>
        </w:rPr>
        <w:t>9</w:t>
      </w:r>
      <w:r w:rsidR="00A6387D">
        <w:rPr>
          <w:rFonts w:ascii="Parisine Office" w:hAnsi="Parisine Office" w:cs="Arial"/>
        </w:rPr>
        <w:t xml:space="preserve"> du Code du travail</w:t>
      </w:r>
      <w:r w:rsidRPr="00B917E5">
        <w:rPr>
          <w:rFonts w:ascii="Parisine Office" w:hAnsi="Parisine Office" w:cs="Arial"/>
        </w:rPr>
        <w:t xml:space="preserve"> </w:t>
      </w:r>
      <w:r w:rsidR="00A6387D">
        <w:rPr>
          <w:rFonts w:ascii="Parisine Office" w:hAnsi="Parisine Office" w:cs="Arial"/>
        </w:rPr>
        <w:t xml:space="preserve">c’est-à-dire les électeurs : </w:t>
      </w:r>
    </w:p>
    <w:p w14:paraId="3F3FC4BD" w14:textId="77777777" w:rsidR="00A6387D" w:rsidRPr="00B917E5" w:rsidRDefault="00A6387D" w:rsidP="008618FD">
      <w:pPr>
        <w:spacing w:after="0"/>
        <w:jc w:val="both"/>
        <w:rPr>
          <w:rFonts w:ascii="Parisine Office" w:hAnsi="Parisine Office" w:cs="Arial"/>
        </w:rPr>
      </w:pPr>
      <w:r w:rsidRPr="00B917E5">
        <w:rPr>
          <w:rFonts w:ascii="Parisine Office" w:hAnsi="Parisine Office" w:cs="Arial"/>
        </w:rPr>
        <w:t>- ayant</w:t>
      </w:r>
      <w:r>
        <w:rPr>
          <w:rFonts w:ascii="Parisine Office" w:hAnsi="Parisine Office" w:cs="Arial"/>
        </w:rPr>
        <w:t xml:space="preserve"> au moins 1 an</w:t>
      </w:r>
      <w:r w:rsidRPr="00B917E5">
        <w:rPr>
          <w:rFonts w:ascii="Parisine Office" w:hAnsi="Parisine Office" w:cs="Arial"/>
        </w:rPr>
        <w:t xml:space="preserve"> d'ancienneté</w:t>
      </w:r>
      <w:r>
        <w:rPr>
          <w:rFonts w:ascii="Parisine Office" w:hAnsi="Parisine Office" w:cs="Arial"/>
        </w:rPr>
        <w:t xml:space="preserve"> dans l’entreprise</w:t>
      </w:r>
      <w:r w:rsidR="00B24FC2">
        <w:rPr>
          <w:rFonts w:ascii="Parisine Office" w:hAnsi="Parisine Office" w:cs="Arial"/>
        </w:rPr>
        <w:t xml:space="preserve"> </w:t>
      </w:r>
      <w:r w:rsidR="00B24FC2" w:rsidRPr="006B3FD8">
        <w:rPr>
          <w:rFonts w:ascii="Parisine Office" w:hAnsi="Parisine Office" w:cs="Arial"/>
        </w:rPr>
        <w:t>à la date du 1</w:t>
      </w:r>
      <w:r w:rsidR="00B24FC2" w:rsidRPr="008A1584">
        <w:rPr>
          <w:rFonts w:ascii="Parisine Office" w:hAnsi="Parisine Office" w:cs="Arial"/>
          <w:vertAlign w:val="superscript"/>
        </w:rPr>
        <w:t>er</w:t>
      </w:r>
      <w:r w:rsidR="00B24FC2" w:rsidRPr="006B3FD8">
        <w:rPr>
          <w:rFonts w:ascii="Parisine Office" w:hAnsi="Parisine Office" w:cs="Arial"/>
        </w:rPr>
        <w:t xml:space="preserve"> tour</w:t>
      </w:r>
      <w:r w:rsidRPr="00B917E5">
        <w:rPr>
          <w:rFonts w:ascii="Parisine Office" w:hAnsi="Parisine Office" w:cs="Arial"/>
        </w:rPr>
        <w:t>,</w:t>
      </w:r>
    </w:p>
    <w:p w14:paraId="0C6B6E24" w14:textId="77777777" w:rsidR="00A6387D" w:rsidRDefault="00A6387D" w:rsidP="008618FD">
      <w:pPr>
        <w:spacing w:after="0"/>
        <w:jc w:val="both"/>
        <w:rPr>
          <w:rFonts w:ascii="Parisine Office" w:hAnsi="Parisine Office" w:cs="Arial"/>
        </w:rPr>
      </w:pPr>
      <w:r w:rsidRPr="00B917E5">
        <w:rPr>
          <w:rFonts w:ascii="Parisine Office" w:hAnsi="Parisine Office" w:cs="Arial"/>
        </w:rPr>
        <w:t xml:space="preserve">- </w:t>
      </w:r>
      <w:r>
        <w:rPr>
          <w:rFonts w:ascii="Parisine Office" w:hAnsi="Parisine Office" w:cs="Arial"/>
        </w:rPr>
        <w:t>ayant</w:t>
      </w:r>
      <w:r w:rsidRPr="00B917E5">
        <w:rPr>
          <w:rFonts w:ascii="Parisine Office" w:hAnsi="Parisine Office" w:cs="Arial"/>
        </w:rPr>
        <w:t xml:space="preserve"> 1</w:t>
      </w:r>
      <w:r>
        <w:rPr>
          <w:rFonts w:ascii="Parisine Office" w:hAnsi="Parisine Office" w:cs="Arial"/>
        </w:rPr>
        <w:t>8</w:t>
      </w:r>
      <w:r w:rsidRPr="00B917E5">
        <w:rPr>
          <w:rFonts w:ascii="Parisine Office" w:hAnsi="Parisine Office" w:cs="Arial"/>
        </w:rPr>
        <w:t xml:space="preserve"> ans révolus</w:t>
      </w:r>
      <w:r w:rsidR="00456D76">
        <w:rPr>
          <w:rFonts w:ascii="Parisine Office" w:hAnsi="Parisine Office" w:cs="Arial"/>
        </w:rPr>
        <w:t>,</w:t>
      </w:r>
    </w:p>
    <w:p w14:paraId="106D08A3" w14:textId="77777777" w:rsidR="00A6387D" w:rsidRPr="008E212E" w:rsidRDefault="00A6387D" w:rsidP="008618FD">
      <w:pPr>
        <w:spacing w:after="0"/>
        <w:jc w:val="both"/>
        <w:rPr>
          <w:rFonts w:ascii="Parisine Office" w:hAnsi="Parisine Office" w:cs="Arial"/>
        </w:rPr>
      </w:pPr>
      <w:r>
        <w:rPr>
          <w:rFonts w:ascii="Parisine Office" w:hAnsi="Parisine Office" w:cs="Arial"/>
        </w:rPr>
        <w:t xml:space="preserve">- </w:t>
      </w:r>
      <w:r w:rsidR="0055464E">
        <w:rPr>
          <w:rFonts w:ascii="Parisine Office" w:hAnsi="Parisine Office" w:cs="Arial"/>
        </w:rPr>
        <w:t>n</w:t>
      </w:r>
      <w:r>
        <w:rPr>
          <w:rFonts w:ascii="Parisine Office" w:hAnsi="Parisine Office" w:cs="Arial"/>
        </w:rPr>
        <w:t>e faisant pas l’objet d’une incompatibilité telle que définie à l’article précité du Code du travail.</w:t>
      </w:r>
    </w:p>
    <w:p w14:paraId="41F1197A" w14:textId="77777777" w:rsidR="00B917E5" w:rsidRDefault="00B917E5" w:rsidP="008618FD">
      <w:pPr>
        <w:spacing w:after="0"/>
        <w:jc w:val="both"/>
        <w:rPr>
          <w:rFonts w:ascii="Parisine Office" w:hAnsi="Parisine Office" w:cs="Arial"/>
        </w:rPr>
      </w:pPr>
    </w:p>
    <w:p w14:paraId="596B2301" w14:textId="77777777" w:rsidR="00F37694" w:rsidRPr="00B917E5" w:rsidRDefault="00F37694" w:rsidP="00F37694">
      <w:pPr>
        <w:spacing w:after="0"/>
        <w:rPr>
          <w:rFonts w:ascii="Parisine Office" w:hAnsi="Parisine Office" w:cs="Arial"/>
        </w:rPr>
      </w:pPr>
    </w:p>
    <w:p w14:paraId="7E2AB45A" w14:textId="77777777" w:rsidR="00B917E5" w:rsidRPr="00B917E5" w:rsidRDefault="00B917E5" w:rsidP="00B917E5">
      <w:pPr>
        <w:rPr>
          <w:rFonts w:ascii="Parisine Office" w:hAnsi="Parisine Office" w:cs="Arial"/>
          <w:b/>
        </w:rPr>
      </w:pPr>
      <w:r>
        <w:rPr>
          <w:rFonts w:ascii="Parisine Office" w:hAnsi="Parisine Office" w:cs="Arial"/>
          <w:b/>
        </w:rPr>
        <w:t>ARTICLE 5</w:t>
      </w:r>
      <w:r w:rsidR="00DE6640">
        <w:rPr>
          <w:rFonts w:ascii="Parisine Office" w:hAnsi="Parisine Office" w:cs="Arial"/>
          <w:b/>
        </w:rPr>
        <w:t> : Liste électorale</w:t>
      </w:r>
    </w:p>
    <w:p w14:paraId="4755DC7A" w14:textId="77777777" w:rsidR="00B917E5" w:rsidRPr="00B917E5" w:rsidRDefault="00B917E5" w:rsidP="008618FD">
      <w:pPr>
        <w:jc w:val="both"/>
        <w:rPr>
          <w:rFonts w:ascii="Parisine Office" w:hAnsi="Parisine Office" w:cs="Arial"/>
        </w:rPr>
      </w:pPr>
      <w:r w:rsidRPr="00B917E5">
        <w:rPr>
          <w:rFonts w:ascii="Parisine Office" w:hAnsi="Parisine Office" w:cs="Arial"/>
        </w:rPr>
        <w:t xml:space="preserve">Les listes électorales et les listes des éligibles établies pour chaque collège seront affichées par </w:t>
      </w:r>
      <w:smartTag w:uri="urn:schemas-microsoft-com:office:smarttags" w:element="PersonName">
        <w:smartTagPr>
          <w:attr w:name="ProductID" w:val="la Direction"/>
        </w:smartTagPr>
        <w:r w:rsidRPr="00B917E5">
          <w:rPr>
            <w:rFonts w:ascii="Parisine Office" w:hAnsi="Parisine Office" w:cs="Arial"/>
          </w:rPr>
          <w:t>la Direction</w:t>
        </w:r>
      </w:smartTag>
      <w:r w:rsidRPr="00B917E5">
        <w:rPr>
          <w:rFonts w:ascii="Parisine Office" w:hAnsi="Parisine Office" w:cs="Arial"/>
        </w:rPr>
        <w:t xml:space="preserve"> </w:t>
      </w:r>
      <w:r w:rsidRPr="008618FD">
        <w:rPr>
          <w:rFonts w:ascii="Parisine Office" w:hAnsi="Parisine Office" w:cs="Arial"/>
        </w:rPr>
        <w:t>le</w:t>
      </w:r>
      <w:r w:rsidRPr="0076656C">
        <w:rPr>
          <w:rFonts w:ascii="Parisine Office" w:hAnsi="Parisine Office" w:cs="Arial"/>
          <w:b/>
        </w:rPr>
        <w:t xml:space="preserve"> </w:t>
      </w:r>
      <w:r w:rsidR="00867638">
        <w:rPr>
          <w:rFonts w:ascii="Parisine Office" w:hAnsi="Parisine Office" w:cs="Arial"/>
          <w:b/>
        </w:rPr>
        <w:t>24</w:t>
      </w:r>
      <w:r w:rsidR="00CB71D8">
        <w:rPr>
          <w:rFonts w:ascii="Parisine Office" w:hAnsi="Parisine Office" w:cs="Arial"/>
          <w:b/>
        </w:rPr>
        <w:t xml:space="preserve"> juin 202</w:t>
      </w:r>
      <w:r w:rsidR="00867638">
        <w:rPr>
          <w:rFonts w:ascii="Parisine Office" w:hAnsi="Parisine Office" w:cs="Arial"/>
          <w:b/>
        </w:rPr>
        <w:t>5</w:t>
      </w:r>
      <w:r w:rsidRPr="00B917E5">
        <w:rPr>
          <w:rFonts w:ascii="Parisine Office" w:hAnsi="Parisine Office" w:cs="Arial"/>
        </w:rPr>
        <w:t>. Elles comporteront les indications suivantes :</w:t>
      </w:r>
    </w:p>
    <w:p w14:paraId="43F810DB" w14:textId="77777777" w:rsidR="00186DB7" w:rsidRPr="00B917E5" w:rsidRDefault="00B917E5" w:rsidP="00856329">
      <w:pPr>
        <w:spacing w:after="0"/>
        <w:ind w:left="284" w:hanging="284"/>
        <w:rPr>
          <w:rFonts w:ascii="Parisine Office" w:hAnsi="Parisine Office" w:cs="Arial"/>
        </w:rPr>
      </w:pPr>
      <w:r w:rsidRPr="00B917E5">
        <w:rPr>
          <w:rFonts w:ascii="Parisine Office" w:hAnsi="Parisine Office" w:cs="Arial"/>
        </w:rPr>
        <w:t xml:space="preserve">- </w:t>
      </w:r>
      <w:r w:rsidRPr="00B917E5">
        <w:rPr>
          <w:rFonts w:ascii="Parisine Office" w:hAnsi="Parisine Office" w:cs="Arial"/>
        </w:rPr>
        <w:tab/>
        <w:t>nom et prénom usuels,</w:t>
      </w:r>
    </w:p>
    <w:p w14:paraId="1EAB87EA" w14:textId="77777777" w:rsidR="00B917E5" w:rsidRPr="00B917E5" w:rsidRDefault="00B917E5" w:rsidP="00B917E5">
      <w:pPr>
        <w:spacing w:after="0"/>
        <w:ind w:left="284" w:hanging="284"/>
        <w:rPr>
          <w:rFonts w:ascii="Parisine Office" w:hAnsi="Parisine Office" w:cs="Arial"/>
        </w:rPr>
      </w:pPr>
      <w:r w:rsidRPr="00B917E5">
        <w:rPr>
          <w:rFonts w:ascii="Parisine Office" w:hAnsi="Parisine Office" w:cs="Arial"/>
        </w:rPr>
        <w:t xml:space="preserve">- </w:t>
      </w:r>
      <w:r w:rsidRPr="00B917E5">
        <w:rPr>
          <w:rFonts w:ascii="Parisine Office" w:hAnsi="Parisine Office" w:cs="Arial"/>
        </w:rPr>
        <w:tab/>
        <w:t>date d'entrée,</w:t>
      </w:r>
    </w:p>
    <w:p w14:paraId="3589D421" w14:textId="77777777" w:rsidR="00B917E5" w:rsidRPr="00B917E5" w:rsidRDefault="00B917E5" w:rsidP="00B917E5">
      <w:pPr>
        <w:spacing w:after="0"/>
        <w:ind w:left="284" w:hanging="284"/>
        <w:rPr>
          <w:rFonts w:ascii="Parisine Office" w:hAnsi="Parisine Office" w:cs="Arial"/>
        </w:rPr>
      </w:pPr>
      <w:r w:rsidRPr="00B917E5">
        <w:rPr>
          <w:rFonts w:ascii="Parisine Office" w:hAnsi="Parisine Office" w:cs="Arial"/>
        </w:rPr>
        <w:t xml:space="preserve">- </w:t>
      </w:r>
      <w:r w:rsidRPr="00B917E5">
        <w:rPr>
          <w:rFonts w:ascii="Parisine Office" w:hAnsi="Parisine Office" w:cs="Arial"/>
        </w:rPr>
        <w:tab/>
      </w:r>
      <w:r w:rsidR="0055464E">
        <w:rPr>
          <w:rFonts w:ascii="Parisine Office" w:hAnsi="Parisine Office" w:cs="Arial"/>
        </w:rPr>
        <w:t>c</w:t>
      </w:r>
      <w:r w:rsidR="00EB64F6">
        <w:rPr>
          <w:rFonts w:ascii="Parisine Office" w:hAnsi="Parisine Office" w:cs="Arial"/>
        </w:rPr>
        <w:t>atégorie professionnelle</w:t>
      </w:r>
      <w:r w:rsidR="00F00D67">
        <w:rPr>
          <w:rFonts w:ascii="Parisine Office" w:hAnsi="Parisine Office" w:cs="Arial"/>
        </w:rPr>
        <w:t xml:space="preserve"> (définie à l’article 2)</w:t>
      </w:r>
      <w:r w:rsidRPr="00B917E5">
        <w:rPr>
          <w:rFonts w:ascii="Parisine Office" w:hAnsi="Parisine Office" w:cs="Arial"/>
        </w:rPr>
        <w:t>.</w:t>
      </w:r>
    </w:p>
    <w:p w14:paraId="039BD1B4" w14:textId="77777777" w:rsidR="00B917E5" w:rsidRDefault="00B917E5" w:rsidP="00B917E5">
      <w:pPr>
        <w:rPr>
          <w:rFonts w:ascii="Parisine Office" w:hAnsi="Parisine Office" w:cs="Arial"/>
        </w:rPr>
      </w:pPr>
    </w:p>
    <w:p w14:paraId="0BC8A675" w14:textId="77777777" w:rsidR="00EB64F6" w:rsidRPr="00B917E5" w:rsidRDefault="00EB64F6" w:rsidP="008618FD">
      <w:pPr>
        <w:jc w:val="both"/>
        <w:rPr>
          <w:rFonts w:ascii="Parisine Office" w:hAnsi="Parisine Office" w:cs="Arial"/>
        </w:rPr>
      </w:pPr>
      <w:r>
        <w:rPr>
          <w:rFonts w:ascii="Parisine Office" w:hAnsi="Parisine Office" w:cs="Arial"/>
        </w:rPr>
        <w:t>Les listes complètes intégrant la date de naissance seront disponibles au secrétariat de direction.</w:t>
      </w:r>
    </w:p>
    <w:p w14:paraId="2BA69598" w14:textId="77777777" w:rsidR="00B917E5" w:rsidRDefault="00B917E5" w:rsidP="008618FD">
      <w:pPr>
        <w:jc w:val="both"/>
        <w:rPr>
          <w:rFonts w:ascii="Parisine Office" w:hAnsi="Parisine Office" w:cs="Arial"/>
        </w:rPr>
      </w:pPr>
      <w:r w:rsidRPr="00B917E5">
        <w:rPr>
          <w:rFonts w:ascii="Parisine Office" w:hAnsi="Parisine Office" w:cs="Arial"/>
        </w:rPr>
        <w:t>En cas de contestation, une action pourra être engagée devant le juge d'instance dans les 3 jours suivant la publication.</w:t>
      </w:r>
    </w:p>
    <w:p w14:paraId="30C5BFD0" w14:textId="77777777" w:rsidR="00785B2F" w:rsidRDefault="00785B2F" w:rsidP="008618FD">
      <w:pPr>
        <w:jc w:val="both"/>
        <w:rPr>
          <w:rFonts w:ascii="Parisine Office" w:hAnsi="Parisine Office" w:cs="Arial"/>
        </w:rPr>
      </w:pPr>
      <w:r w:rsidRPr="00856329">
        <w:rPr>
          <w:rFonts w:ascii="Parisine Office" w:hAnsi="Parisine Office" w:cs="Arial"/>
        </w:rPr>
        <w:t>La liste électorale est établie pour les deux tours et ne peut être modifiée après le premier tour.</w:t>
      </w:r>
    </w:p>
    <w:p w14:paraId="2D5C4F01" w14:textId="77777777" w:rsidR="00C538D4" w:rsidRPr="006B3FD8" w:rsidRDefault="00C538D4" w:rsidP="008618FD">
      <w:pPr>
        <w:spacing w:after="0"/>
        <w:jc w:val="both"/>
        <w:rPr>
          <w:rFonts w:ascii="Parisine Office" w:hAnsi="Parisine Office" w:cs="Arial"/>
        </w:rPr>
      </w:pPr>
      <w:r w:rsidRPr="00C538D4">
        <w:rPr>
          <w:rFonts w:ascii="Parisine Office" w:hAnsi="Parisine Office" w:cs="Arial"/>
        </w:rPr>
        <w:t>Une copie de la liste électorale sera remise sur demande aux organisations syndicales.</w:t>
      </w:r>
    </w:p>
    <w:p w14:paraId="494F94EE" w14:textId="77777777" w:rsidR="00081AA5" w:rsidRDefault="00081AA5" w:rsidP="00F37694">
      <w:pPr>
        <w:spacing w:after="0"/>
        <w:rPr>
          <w:rFonts w:ascii="Parisine Office" w:hAnsi="Parisine Office" w:cs="Arial"/>
          <w:b/>
        </w:rPr>
      </w:pPr>
    </w:p>
    <w:p w14:paraId="0D1157D0" w14:textId="77777777" w:rsidR="00F37694" w:rsidRDefault="00F37694" w:rsidP="00F37694">
      <w:pPr>
        <w:spacing w:after="0"/>
        <w:rPr>
          <w:rFonts w:ascii="Parisine Office" w:hAnsi="Parisine Office" w:cs="Arial"/>
          <w:b/>
        </w:rPr>
      </w:pPr>
    </w:p>
    <w:p w14:paraId="6D6288DF" w14:textId="77777777" w:rsidR="00B917E5" w:rsidRPr="00B917E5" w:rsidRDefault="00B917E5" w:rsidP="00B917E5">
      <w:pPr>
        <w:rPr>
          <w:rFonts w:ascii="Parisine Office" w:hAnsi="Parisine Office" w:cs="Arial"/>
          <w:b/>
        </w:rPr>
      </w:pPr>
      <w:r w:rsidRPr="00B917E5">
        <w:rPr>
          <w:rFonts w:ascii="Parisine Office" w:hAnsi="Parisine Office" w:cs="Arial"/>
          <w:b/>
        </w:rPr>
        <w:t>ARTICLE 6</w:t>
      </w:r>
      <w:r w:rsidR="00DE6640">
        <w:rPr>
          <w:rFonts w:ascii="Parisine Office" w:hAnsi="Parisine Office" w:cs="Arial"/>
          <w:b/>
        </w:rPr>
        <w:t> : Durée des mandats</w:t>
      </w:r>
    </w:p>
    <w:p w14:paraId="7829C9B2" w14:textId="77777777" w:rsidR="003257E8" w:rsidRDefault="00B917E5" w:rsidP="003257E8">
      <w:pPr>
        <w:spacing w:after="0"/>
        <w:rPr>
          <w:rFonts w:ascii="Parisine Office" w:hAnsi="Parisine Office" w:cs="Arial"/>
        </w:rPr>
      </w:pPr>
      <w:r w:rsidRPr="00B917E5">
        <w:rPr>
          <w:rFonts w:ascii="Parisine Office" w:hAnsi="Parisine Office" w:cs="Arial"/>
        </w:rPr>
        <w:t xml:space="preserve">La durée des mandats </w:t>
      </w:r>
      <w:r w:rsidR="00081AA5">
        <w:rPr>
          <w:rFonts w:ascii="Parisine Office" w:hAnsi="Parisine Office" w:cs="Arial"/>
        </w:rPr>
        <w:t>est</w:t>
      </w:r>
      <w:r w:rsidR="003257E8">
        <w:rPr>
          <w:rFonts w:ascii="Parisine Office" w:hAnsi="Parisine Office" w:cs="Arial"/>
        </w:rPr>
        <w:t xml:space="preserve"> conjointe à celle des élections du CSE</w:t>
      </w:r>
      <w:r w:rsidRPr="00B917E5">
        <w:rPr>
          <w:rFonts w:ascii="Parisine Office" w:hAnsi="Parisine Office" w:cs="Arial"/>
        </w:rPr>
        <w:t>.</w:t>
      </w:r>
    </w:p>
    <w:p w14:paraId="762BA713" w14:textId="77777777" w:rsidR="00B917E5" w:rsidRDefault="003257E8" w:rsidP="003257E8">
      <w:pPr>
        <w:spacing w:after="0"/>
        <w:rPr>
          <w:rFonts w:ascii="Parisine Office" w:hAnsi="Parisine Office" w:cs="Arial"/>
        </w:rPr>
      </w:pPr>
      <w:r>
        <w:rPr>
          <w:rFonts w:ascii="Parisine Office" w:hAnsi="Parisine Office" w:cs="Arial"/>
        </w:rPr>
        <w:t xml:space="preserve">Les prochaines élections CSE se tiendront en </w:t>
      </w:r>
      <w:r w:rsidR="002B639D">
        <w:rPr>
          <w:rFonts w:ascii="Parisine Office" w:hAnsi="Parisine Office" w:cs="Arial"/>
        </w:rPr>
        <w:t>mai</w:t>
      </w:r>
      <w:r w:rsidR="00CB71D8">
        <w:rPr>
          <w:rFonts w:ascii="Parisine Office" w:hAnsi="Parisine Office" w:cs="Arial"/>
        </w:rPr>
        <w:t xml:space="preserve"> 202</w:t>
      </w:r>
      <w:r w:rsidR="00867638">
        <w:rPr>
          <w:rFonts w:ascii="Parisine Office" w:hAnsi="Parisine Office" w:cs="Arial"/>
        </w:rPr>
        <w:t>9</w:t>
      </w:r>
      <w:r w:rsidR="0058288A">
        <w:rPr>
          <w:rFonts w:ascii="Parisine Office" w:hAnsi="Parisine Office" w:cs="Arial"/>
        </w:rPr>
        <w:t>,</w:t>
      </w:r>
      <w:r w:rsidR="0058288A" w:rsidRPr="0058288A">
        <w:rPr>
          <w:rFonts w:ascii="Parisine Office" w:hAnsi="Parisine Office" w:cs="Arial"/>
          <w:color w:val="FF0000"/>
        </w:rPr>
        <w:t xml:space="preserve"> </w:t>
      </w:r>
      <w:r w:rsidR="0058288A" w:rsidRPr="00B01D98">
        <w:rPr>
          <w:rFonts w:ascii="Parisine Office" w:hAnsi="Parisine Office" w:cs="Arial"/>
        </w:rPr>
        <w:t>le Conseil de discipline devra alors être renouvelé</w:t>
      </w:r>
      <w:r w:rsidRPr="00B01D98">
        <w:rPr>
          <w:rFonts w:ascii="Parisine Office" w:hAnsi="Parisine Office" w:cs="Arial"/>
        </w:rPr>
        <w:t>.</w:t>
      </w:r>
      <w:r w:rsidR="00A6387D" w:rsidRPr="00B01D98">
        <w:rPr>
          <w:rFonts w:ascii="Parisine Office" w:hAnsi="Parisine Office" w:cs="Arial"/>
        </w:rPr>
        <w:t xml:space="preserve"> </w:t>
      </w:r>
    </w:p>
    <w:p w14:paraId="03B57606" w14:textId="77777777" w:rsidR="002B639D" w:rsidRDefault="002B639D" w:rsidP="003257E8">
      <w:pPr>
        <w:spacing w:after="0"/>
        <w:rPr>
          <w:rFonts w:ascii="Parisine Office" w:hAnsi="Parisine Office" w:cs="Arial"/>
        </w:rPr>
      </w:pPr>
    </w:p>
    <w:p w14:paraId="637D69DE" w14:textId="77777777" w:rsidR="002B639D" w:rsidRPr="00B01D98" w:rsidRDefault="002B639D" w:rsidP="003257E8">
      <w:pPr>
        <w:spacing w:after="0"/>
        <w:rPr>
          <w:rFonts w:ascii="Parisine Office" w:hAnsi="Parisine Office" w:cs="Arial"/>
        </w:rPr>
      </w:pPr>
    </w:p>
    <w:p w14:paraId="5D53517F" w14:textId="77777777" w:rsidR="00D939E3" w:rsidRPr="00B917E5" w:rsidRDefault="00D939E3" w:rsidP="00F37694">
      <w:pPr>
        <w:spacing w:after="0"/>
        <w:rPr>
          <w:rFonts w:ascii="Parisine Office" w:hAnsi="Parisine Office" w:cs="Arial"/>
          <w:b/>
        </w:rPr>
      </w:pPr>
    </w:p>
    <w:p w14:paraId="606A6BE5" w14:textId="77777777" w:rsidR="00B917E5" w:rsidRPr="00B917E5" w:rsidRDefault="00B917E5" w:rsidP="00B917E5">
      <w:pPr>
        <w:rPr>
          <w:rFonts w:ascii="Parisine Office" w:hAnsi="Parisine Office" w:cs="Arial"/>
          <w:b/>
        </w:rPr>
      </w:pPr>
      <w:r w:rsidRPr="00B917E5">
        <w:rPr>
          <w:rFonts w:ascii="Parisine Office" w:hAnsi="Parisine Office" w:cs="Arial"/>
          <w:b/>
        </w:rPr>
        <w:lastRenderedPageBreak/>
        <w:t>ARTICLE 7</w:t>
      </w:r>
      <w:r w:rsidR="00DE6640">
        <w:rPr>
          <w:rFonts w:ascii="Parisine Office" w:hAnsi="Parisine Office" w:cs="Arial"/>
          <w:b/>
        </w:rPr>
        <w:t> : Calendrier des opérations électorales</w:t>
      </w:r>
    </w:p>
    <w:p w14:paraId="6DBA2C92" w14:textId="77777777" w:rsidR="00B917E5" w:rsidRPr="00B917E5" w:rsidRDefault="00B917E5" w:rsidP="00B917E5">
      <w:pPr>
        <w:rPr>
          <w:rFonts w:ascii="Parisine Office" w:hAnsi="Parisine Office" w:cs="Arial"/>
        </w:rPr>
      </w:pPr>
      <w:r w:rsidRPr="00B917E5">
        <w:rPr>
          <w:rFonts w:ascii="Parisine Office" w:hAnsi="Parisine Office" w:cs="Arial"/>
        </w:rPr>
        <w:t xml:space="preserve">Le premier tour se déroulera le </w:t>
      </w:r>
      <w:r w:rsidR="00867638">
        <w:rPr>
          <w:rFonts w:ascii="Parisine Office" w:hAnsi="Parisine Office" w:cs="Arial"/>
          <w:b/>
        </w:rPr>
        <w:t>mar</w:t>
      </w:r>
      <w:r w:rsidR="008618FD">
        <w:rPr>
          <w:rFonts w:ascii="Parisine Office" w:hAnsi="Parisine Office" w:cs="Arial"/>
          <w:b/>
        </w:rPr>
        <w:t>di</w:t>
      </w:r>
      <w:r w:rsidR="003257E8">
        <w:rPr>
          <w:rFonts w:ascii="Parisine Office" w:hAnsi="Parisine Office" w:cs="Arial"/>
          <w:b/>
        </w:rPr>
        <w:t xml:space="preserve"> </w:t>
      </w:r>
      <w:r w:rsidR="003F6D56">
        <w:rPr>
          <w:rFonts w:ascii="Parisine Office" w:hAnsi="Parisine Office" w:cs="Arial"/>
          <w:b/>
        </w:rPr>
        <w:t>1</w:t>
      </w:r>
      <w:r w:rsidR="00867638">
        <w:rPr>
          <w:rFonts w:ascii="Parisine Office" w:hAnsi="Parisine Office" w:cs="Arial"/>
          <w:b/>
        </w:rPr>
        <w:t>6</w:t>
      </w:r>
      <w:r w:rsidR="003F6D56">
        <w:rPr>
          <w:rFonts w:ascii="Parisine Office" w:hAnsi="Parisine Office" w:cs="Arial"/>
          <w:b/>
        </w:rPr>
        <w:t xml:space="preserve"> septembre 202</w:t>
      </w:r>
      <w:r w:rsidR="00867638">
        <w:rPr>
          <w:rFonts w:ascii="Parisine Office" w:hAnsi="Parisine Office" w:cs="Arial"/>
          <w:b/>
        </w:rPr>
        <w:t>5</w:t>
      </w:r>
      <w:r w:rsidR="00A61564">
        <w:rPr>
          <w:rFonts w:ascii="Parisine Office" w:hAnsi="Parisine Office" w:cs="Arial"/>
          <w:b/>
        </w:rPr>
        <w:t xml:space="preserve">. </w:t>
      </w:r>
      <w:r w:rsidR="00A61564">
        <w:rPr>
          <w:rFonts w:ascii="Parisine Office" w:hAnsi="Parisine Office" w:cs="Arial"/>
        </w:rPr>
        <w:t xml:space="preserve"> </w:t>
      </w:r>
    </w:p>
    <w:p w14:paraId="1A4CCAF6" w14:textId="77777777" w:rsidR="00B917E5" w:rsidRPr="003257E8" w:rsidRDefault="003257E8" w:rsidP="008618FD">
      <w:pPr>
        <w:jc w:val="both"/>
        <w:rPr>
          <w:rFonts w:ascii="Parisine Office" w:hAnsi="Parisine Office" w:cs="Arial"/>
        </w:rPr>
      </w:pPr>
      <w:r w:rsidRPr="003257E8">
        <w:rPr>
          <w:rFonts w:ascii="Parisine Office" w:hAnsi="Parisine Office" w:cs="Arial"/>
        </w:rPr>
        <w:t>Des listes de candidats peuvent être constituées ou candidatures individuelles</w:t>
      </w:r>
      <w:r w:rsidR="00B917E5" w:rsidRPr="003257E8">
        <w:rPr>
          <w:rFonts w:ascii="Parisine Office" w:hAnsi="Parisine Office" w:cs="Arial"/>
        </w:rPr>
        <w:t xml:space="preserve">. Elles doivent </w:t>
      </w:r>
      <w:r w:rsidRPr="003257E8">
        <w:rPr>
          <w:rFonts w:ascii="Parisine Office" w:hAnsi="Parisine Office" w:cs="Arial"/>
        </w:rPr>
        <w:t xml:space="preserve">être </w:t>
      </w:r>
      <w:r w:rsidR="00B917E5" w:rsidRPr="003257E8">
        <w:rPr>
          <w:rFonts w:ascii="Parisine Office" w:hAnsi="Parisine Office" w:cs="Arial"/>
        </w:rPr>
        <w:t>dépos</w:t>
      </w:r>
      <w:r w:rsidRPr="003257E8">
        <w:rPr>
          <w:rFonts w:ascii="Parisine Office" w:hAnsi="Parisine Office" w:cs="Arial"/>
        </w:rPr>
        <w:t>ées</w:t>
      </w:r>
      <w:r w:rsidR="00B917E5" w:rsidRPr="003257E8">
        <w:rPr>
          <w:rFonts w:ascii="Parisine Office" w:hAnsi="Parisine Office" w:cs="Arial"/>
        </w:rPr>
        <w:t xml:space="preserve"> </w:t>
      </w:r>
      <w:r w:rsidR="00420D32" w:rsidRPr="002B639D">
        <w:rPr>
          <w:rFonts w:ascii="Parisine Office" w:hAnsi="Parisine Office" w:cs="Arial"/>
          <w:u w:val="single"/>
        </w:rPr>
        <w:t>au plus tard</w:t>
      </w:r>
      <w:r w:rsidR="00420D32" w:rsidRPr="003257E8">
        <w:rPr>
          <w:rFonts w:ascii="Parisine Office" w:hAnsi="Parisine Office" w:cs="Arial"/>
        </w:rPr>
        <w:t xml:space="preserve"> </w:t>
      </w:r>
      <w:r w:rsidR="00B917E5" w:rsidRPr="003257E8">
        <w:rPr>
          <w:rFonts w:ascii="Parisine Office" w:hAnsi="Parisine Office" w:cs="Arial"/>
        </w:rPr>
        <w:t xml:space="preserve">le </w:t>
      </w:r>
      <w:r w:rsidR="003F6D56">
        <w:rPr>
          <w:rFonts w:ascii="Parisine Office" w:hAnsi="Parisine Office" w:cs="Arial"/>
        </w:rPr>
        <w:t>1</w:t>
      </w:r>
      <w:r w:rsidR="003F6D56" w:rsidRPr="003F6D56">
        <w:rPr>
          <w:rFonts w:ascii="Parisine Office" w:hAnsi="Parisine Office" w:cs="Arial"/>
          <w:vertAlign w:val="superscript"/>
        </w:rPr>
        <w:t>er</w:t>
      </w:r>
      <w:r w:rsidR="003F6D56">
        <w:rPr>
          <w:rFonts w:ascii="Parisine Office" w:hAnsi="Parisine Office" w:cs="Arial"/>
        </w:rPr>
        <w:t xml:space="preserve"> septembre 202</w:t>
      </w:r>
      <w:r w:rsidR="00867638">
        <w:rPr>
          <w:rFonts w:ascii="Parisine Office" w:hAnsi="Parisine Office" w:cs="Arial"/>
        </w:rPr>
        <w:t>5</w:t>
      </w:r>
      <w:r w:rsidR="007F62C9" w:rsidRPr="003257E8">
        <w:rPr>
          <w:rFonts w:ascii="Parisine Office" w:hAnsi="Parisine Office" w:cs="Arial"/>
        </w:rPr>
        <w:t xml:space="preserve"> à 1</w:t>
      </w:r>
      <w:r w:rsidR="002B639D">
        <w:rPr>
          <w:rFonts w:ascii="Parisine Office" w:hAnsi="Parisine Office" w:cs="Arial"/>
        </w:rPr>
        <w:t>2</w:t>
      </w:r>
      <w:r w:rsidR="00B917E5" w:rsidRPr="003257E8">
        <w:rPr>
          <w:rFonts w:ascii="Parisine Office" w:hAnsi="Parisine Office" w:cs="Arial"/>
        </w:rPr>
        <w:t xml:space="preserve"> heures</w:t>
      </w:r>
      <w:r w:rsidR="00BF2C3B" w:rsidRPr="003257E8">
        <w:rPr>
          <w:rFonts w:ascii="Parisine Office" w:hAnsi="Parisine Office" w:cs="Arial"/>
        </w:rPr>
        <w:t>. Cette communication peut être effectuée par lettre</w:t>
      </w:r>
      <w:r w:rsidR="00C11450" w:rsidRPr="003257E8">
        <w:rPr>
          <w:rFonts w:ascii="Parisine Office" w:hAnsi="Parisine Office" w:cs="Arial"/>
        </w:rPr>
        <w:t xml:space="preserve"> en</w:t>
      </w:r>
      <w:r w:rsidR="00BF2C3B" w:rsidRPr="003257E8">
        <w:rPr>
          <w:rFonts w:ascii="Parisine Office" w:hAnsi="Parisine Office" w:cs="Arial"/>
        </w:rPr>
        <w:t xml:space="preserve"> recommandé avec accusé de réception, le cachet de la poste faisant foi ou par dépôt </w:t>
      </w:r>
      <w:r w:rsidR="00B917E5" w:rsidRPr="003257E8">
        <w:rPr>
          <w:rFonts w:ascii="Parisine Office" w:hAnsi="Parisine Office" w:cs="Arial"/>
        </w:rPr>
        <w:t>auprès de Madame DEROCHE</w:t>
      </w:r>
      <w:r w:rsidR="00BF2C3B" w:rsidRPr="003257E8">
        <w:rPr>
          <w:rFonts w:ascii="Parisine Office" w:hAnsi="Parisine Office" w:cs="Arial"/>
        </w:rPr>
        <w:t xml:space="preserve"> </w:t>
      </w:r>
      <w:r w:rsidR="00EB6C1A" w:rsidRPr="003257E8">
        <w:rPr>
          <w:rFonts w:ascii="Parisine Office" w:hAnsi="Parisine Office" w:cs="Arial"/>
        </w:rPr>
        <w:t xml:space="preserve">(ou Madame HEROIN en son absence) </w:t>
      </w:r>
      <w:r w:rsidR="00BF2C3B" w:rsidRPr="003257E8">
        <w:rPr>
          <w:rFonts w:ascii="Parisine Office" w:hAnsi="Parisine Office" w:cs="Arial"/>
        </w:rPr>
        <w:t>contre récépissé</w:t>
      </w:r>
      <w:r w:rsidR="00B917E5" w:rsidRPr="003257E8">
        <w:rPr>
          <w:rFonts w:ascii="Parisine Office" w:hAnsi="Parisine Office" w:cs="Arial"/>
        </w:rPr>
        <w:t>.</w:t>
      </w:r>
    </w:p>
    <w:p w14:paraId="0F1304D4" w14:textId="77777777" w:rsidR="00B917E5" w:rsidRPr="003257E8" w:rsidRDefault="00B917E5" w:rsidP="008618FD">
      <w:pPr>
        <w:jc w:val="both"/>
        <w:rPr>
          <w:rFonts w:ascii="Parisine Office" w:hAnsi="Parisine Office" w:cs="Arial"/>
        </w:rPr>
      </w:pPr>
      <w:r w:rsidRPr="003257E8">
        <w:rPr>
          <w:rFonts w:ascii="Parisine Office" w:hAnsi="Parisine Office" w:cs="Arial"/>
        </w:rPr>
        <w:t>Le délai entre le dépôt des candidatures et le déroulement du scrutin doit permettre d'organiser le vote par correspondance.</w:t>
      </w:r>
    </w:p>
    <w:p w14:paraId="67ACFB1A" w14:textId="77777777" w:rsidR="005E0EBC" w:rsidRDefault="003257E8" w:rsidP="008618FD">
      <w:pPr>
        <w:jc w:val="both"/>
        <w:rPr>
          <w:rFonts w:ascii="Parisine Office" w:hAnsi="Parisine Office" w:cs="Arial"/>
        </w:rPr>
      </w:pPr>
      <w:r>
        <w:rPr>
          <w:rFonts w:ascii="Parisine Office" w:hAnsi="Parisine Office" w:cs="Arial"/>
        </w:rPr>
        <w:t>S</w:t>
      </w:r>
      <w:r w:rsidR="00B917E5" w:rsidRPr="00B917E5">
        <w:rPr>
          <w:rFonts w:ascii="Parisine Office" w:hAnsi="Parisine Office" w:cs="Arial"/>
        </w:rPr>
        <w:t xml:space="preserve">i le quorum n'est pas atteint, un deuxième tour sera organisé le </w:t>
      </w:r>
      <w:r w:rsidR="00867638">
        <w:rPr>
          <w:rFonts w:ascii="Parisine Office" w:hAnsi="Parisine Office" w:cs="Arial"/>
          <w:b/>
        </w:rPr>
        <w:t>mardi 30</w:t>
      </w:r>
      <w:r w:rsidR="003F6D56">
        <w:rPr>
          <w:rFonts w:ascii="Parisine Office" w:hAnsi="Parisine Office" w:cs="Arial"/>
          <w:b/>
        </w:rPr>
        <w:t xml:space="preserve"> septembre 202</w:t>
      </w:r>
      <w:r w:rsidR="00867638">
        <w:rPr>
          <w:rFonts w:ascii="Parisine Office" w:hAnsi="Parisine Office" w:cs="Arial"/>
          <w:b/>
        </w:rPr>
        <w:t>5</w:t>
      </w:r>
      <w:r w:rsidR="00B917E5" w:rsidRPr="00B917E5">
        <w:rPr>
          <w:rFonts w:ascii="Parisine Office" w:hAnsi="Parisine Office" w:cs="Arial"/>
        </w:rPr>
        <w:t xml:space="preserve"> </w:t>
      </w:r>
      <w:r w:rsidR="00AB2495">
        <w:rPr>
          <w:rFonts w:ascii="Parisine Office" w:hAnsi="Parisine Office" w:cs="Arial"/>
        </w:rPr>
        <w:t xml:space="preserve">par correspondance, dépouillement </w:t>
      </w:r>
      <w:r w:rsidR="00B917E5" w:rsidRPr="00B917E5">
        <w:rPr>
          <w:rFonts w:ascii="Parisine Office" w:hAnsi="Parisine Office" w:cs="Arial"/>
        </w:rPr>
        <w:t xml:space="preserve">à Wissous </w:t>
      </w:r>
      <w:r w:rsidR="00AB2495">
        <w:rPr>
          <w:rFonts w:ascii="Parisine Office" w:hAnsi="Parisine Office" w:cs="Arial"/>
        </w:rPr>
        <w:t xml:space="preserve">à partir </w:t>
      </w:r>
      <w:r w:rsidR="00B917E5" w:rsidRPr="00B917E5">
        <w:rPr>
          <w:rFonts w:ascii="Parisine Office" w:hAnsi="Parisine Office" w:cs="Arial"/>
        </w:rPr>
        <w:t>de 10h30</w:t>
      </w:r>
      <w:r w:rsidR="00AB2495">
        <w:rPr>
          <w:rFonts w:ascii="Parisine Office" w:hAnsi="Parisine Office" w:cs="Arial"/>
        </w:rPr>
        <w:t xml:space="preserve"> </w:t>
      </w:r>
      <w:r w:rsidR="00B917E5" w:rsidRPr="00B917E5">
        <w:rPr>
          <w:rFonts w:ascii="Parisine Office" w:hAnsi="Parisine Office" w:cs="Arial"/>
        </w:rPr>
        <w:t xml:space="preserve">dans la salle de </w:t>
      </w:r>
      <w:r w:rsidR="0076289B" w:rsidRPr="0076289B">
        <w:rPr>
          <w:rFonts w:ascii="Parisine Office" w:hAnsi="Parisine Office" w:cs="Arial"/>
        </w:rPr>
        <w:t>conférence</w:t>
      </w:r>
      <w:r w:rsidR="00B917E5" w:rsidRPr="00B917E5">
        <w:rPr>
          <w:rFonts w:ascii="Parisine Office" w:hAnsi="Parisine Office" w:cs="Arial"/>
        </w:rPr>
        <w:t xml:space="preserve">. </w:t>
      </w:r>
      <w:r>
        <w:rPr>
          <w:rFonts w:ascii="Parisine Office" w:hAnsi="Parisine Office" w:cs="Arial"/>
        </w:rPr>
        <w:t>Les candidatures</w:t>
      </w:r>
      <w:r w:rsidR="00B917E5" w:rsidRPr="00B917E5">
        <w:rPr>
          <w:rFonts w:ascii="Parisine Office" w:hAnsi="Parisine Office" w:cs="Arial"/>
        </w:rPr>
        <w:t xml:space="preserve"> devront être déposées </w:t>
      </w:r>
      <w:r w:rsidR="00420D32">
        <w:rPr>
          <w:rFonts w:ascii="Parisine Office" w:hAnsi="Parisine Office" w:cs="Arial"/>
        </w:rPr>
        <w:t xml:space="preserve">au plus tard </w:t>
      </w:r>
      <w:r w:rsidR="00B917E5" w:rsidRPr="00B917E5">
        <w:rPr>
          <w:rFonts w:ascii="Parisine Office" w:hAnsi="Parisine Office" w:cs="Arial"/>
        </w:rPr>
        <w:t xml:space="preserve">le </w:t>
      </w:r>
      <w:r w:rsidR="003F6D56">
        <w:rPr>
          <w:rFonts w:ascii="Parisine Office" w:hAnsi="Parisine Office" w:cs="Arial"/>
        </w:rPr>
        <w:t>2</w:t>
      </w:r>
      <w:r w:rsidR="00867638">
        <w:rPr>
          <w:rFonts w:ascii="Parisine Office" w:hAnsi="Parisine Office" w:cs="Arial"/>
        </w:rPr>
        <w:t>1</w:t>
      </w:r>
      <w:r w:rsidR="003F6D56">
        <w:rPr>
          <w:rFonts w:ascii="Parisine Office" w:hAnsi="Parisine Office" w:cs="Arial"/>
        </w:rPr>
        <w:t xml:space="preserve"> septembre 202</w:t>
      </w:r>
      <w:r w:rsidR="00867638">
        <w:rPr>
          <w:rFonts w:ascii="Parisine Office" w:hAnsi="Parisine Office" w:cs="Arial"/>
        </w:rPr>
        <w:t>5</w:t>
      </w:r>
      <w:r w:rsidR="00B917E5" w:rsidRPr="00B917E5">
        <w:rPr>
          <w:rFonts w:ascii="Parisine Office" w:hAnsi="Parisine Office" w:cs="Arial"/>
        </w:rPr>
        <w:t xml:space="preserve"> à 12 heures</w:t>
      </w:r>
      <w:r w:rsidR="00420D32">
        <w:rPr>
          <w:rFonts w:ascii="Parisine Office" w:hAnsi="Parisine Office" w:cs="Arial"/>
        </w:rPr>
        <w:t>.</w:t>
      </w:r>
      <w:r w:rsidR="00420D32" w:rsidRPr="00420D32">
        <w:t xml:space="preserve"> </w:t>
      </w:r>
      <w:r w:rsidR="00420D32" w:rsidRPr="00420D32">
        <w:rPr>
          <w:rFonts w:ascii="Parisine Office" w:hAnsi="Parisine Office" w:cs="Arial"/>
        </w:rPr>
        <w:t>Cette communication peut être effectuée par lettre</w:t>
      </w:r>
      <w:r w:rsidR="00C11450">
        <w:rPr>
          <w:rFonts w:ascii="Parisine Office" w:hAnsi="Parisine Office" w:cs="Arial"/>
        </w:rPr>
        <w:t xml:space="preserve"> en</w:t>
      </w:r>
      <w:r w:rsidR="00420D32" w:rsidRPr="00420D32">
        <w:rPr>
          <w:rFonts w:ascii="Parisine Office" w:hAnsi="Parisine Office" w:cs="Arial"/>
        </w:rPr>
        <w:t xml:space="preserve"> recommandé avec accusé de réception, le cachet de la poste faisant foi ou par dépôt auprès de Madame DEROCHE </w:t>
      </w:r>
      <w:r w:rsidR="00EB6C1A">
        <w:rPr>
          <w:rFonts w:ascii="Parisine Office" w:hAnsi="Parisine Office" w:cs="Arial"/>
        </w:rPr>
        <w:t>(ou Madame</w:t>
      </w:r>
      <w:r w:rsidR="00EB6C1A" w:rsidRPr="00EB6C1A">
        <w:rPr>
          <w:rFonts w:ascii="Parisine Office" w:hAnsi="Parisine Office" w:cs="Arial"/>
        </w:rPr>
        <w:t xml:space="preserve"> HEROIN en son absence)</w:t>
      </w:r>
      <w:r w:rsidR="00420D32" w:rsidRPr="00420D32">
        <w:rPr>
          <w:rFonts w:ascii="Parisine Office" w:hAnsi="Parisine Office" w:cs="Arial"/>
        </w:rPr>
        <w:t xml:space="preserve"> contre récépissé.</w:t>
      </w:r>
    </w:p>
    <w:p w14:paraId="7229F639" w14:textId="77777777" w:rsidR="00B917E5" w:rsidRPr="00B917E5" w:rsidRDefault="005E0EBC" w:rsidP="008618FD">
      <w:pPr>
        <w:jc w:val="both"/>
        <w:rPr>
          <w:rFonts w:ascii="Parisine Office" w:hAnsi="Parisine Office" w:cs="Arial"/>
        </w:rPr>
      </w:pPr>
      <w:r w:rsidRPr="005E0EBC">
        <w:rPr>
          <w:rFonts w:ascii="Parisine Office" w:hAnsi="Parisine Office" w:cs="Arial"/>
        </w:rPr>
        <w:t>Les candidatures présentées au premier tour seront considérées comme maintenues au second tour.</w:t>
      </w:r>
    </w:p>
    <w:p w14:paraId="4ED7EA7B" w14:textId="77777777" w:rsidR="00B917E5" w:rsidRPr="00B917E5" w:rsidRDefault="00B917E5" w:rsidP="008618FD">
      <w:pPr>
        <w:jc w:val="both"/>
        <w:rPr>
          <w:rFonts w:ascii="Parisine Office" w:hAnsi="Parisine Office" w:cs="Arial"/>
        </w:rPr>
      </w:pPr>
      <w:r w:rsidRPr="00B917E5">
        <w:rPr>
          <w:rFonts w:ascii="Parisine Office" w:hAnsi="Parisine Office" w:cs="Arial"/>
        </w:rPr>
        <w:t>Il est rappelé que les listes ne doivent pas comporter plus de cand</w:t>
      </w:r>
      <w:r>
        <w:rPr>
          <w:rFonts w:ascii="Parisine Office" w:hAnsi="Parisine Office" w:cs="Arial"/>
        </w:rPr>
        <w:t>idats que de sièges à pourvoir.</w:t>
      </w:r>
      <w:r w:rsidR="00545054">
        <w:rPr>
          <w:rFonts w:ascii="Parisine Office" w:hAnsi="Parisine Office" w:cs="Arial"/>
        </w:rPr>
        <w:t xml:space="preserve"> Les listes incomplètes sont admises.</w:t>
      </w:r>
    </w:p>
    <w:p w14:paraId="4C4B619A" w14:textId="77777777" w:rsidR="00B917E5" w:rsidRPr="00B917E5" w:rsidRDefault="00B917E5" w:rsidP="008618FD">
      <w:pPr>
        <w:jc w:val="both"/>
        <w:rPr>
          <w:rFonts w:ascii="Parisine Office" w:hAnsi="Parisine Office" w:cs="Arial"/>
        </w:rPr>
      </w:pPr>
      <w:r w:rsidRPr="00B917E5">
        <w:rPr>
          <w:rFonts w:ascii="Parisine Office" w:hAnsi="Parisine Office" w:cs="Arial"/>
        </w:rPr>
        <w:t>Les listes de candidats seront affichées</w:t>
      </w:r>
      <w:r w:rsidR="008618FD">
        <w:rPr>
          <w:rFonts w:ascii="Parisine Office" w:hAnsi="Parisine Office" w:cs="Arial"/>
        </w:rPr>
        <w:t xml:space="preserve"> - </w:t>
      </w:r>
      <w:r w:rsidRPr="00B917E5">
        <w:rPr>
          <w:rFonts w:ascii="Parisine Office" w:hAnsi="Parisine Office" w:cs="Arial"/>
        </w:rPr>
        <w:t xml:space="preserve">le </w:t>
      </w:r>
      <w:r w:rsidR="003F6D56">
        <w:rPr>
          <w:rFonts w:ascii="Parisine Office" w:hAnsi="Parisine Office" w:cs="Arial"/>
        </w:rPr>
        <w:t>2 septembre 202</w:t>
      </w:r>
      <w:r w:rsidR="00867638">
        <w:rPr>
          <w:rFonts w:ascii="Parisine Office" w:hAnsi="Parisine Office" w:cs="Arial"/>
        </w:rPr>
        <w:t>5</w:t>
      </w:r>
      <w:r w:rsidRPr="00B917E5">
        <w:rPr>
          <w:rFonts w:ascii="Parisine Office" w:hAnsi="Parisine Office" w:cs="Arial"/>
        </w:rPr>
        <w:t xml:space="preserve"> pour le premier tour</w:t>
      </w:r>
      <w:r w:rsidR="008618FD">
        <w:rPr>
          <w:rFonts w:ascii="Parisine Office" w:hAnsi="Parisine Office" w:cs="Arial"/>
        </w:rPr>
        <w:t> ;</w:t>
      </w:r>
    </w:p>
    <w:p w14:paraId="02EC2086" w14:textId="77777777" w:rsidR="00B917E5" w:rsidRPr="00FC34C6" w:rsidRDefault="00B917E5" w:rsidP="00F37694">
      <w:pPr>
        <w:spacing w:after="0"/>
        <w:rPr>
          <w:rFonts w:ascii="Parisine Office" w:hAnsi="Parisine Office" w:cs="Arial"/>
        </w:rPr>
      </w:pPr>
      <w:r w:rsidRPr="00B917E5">
        <w:rPr>
          <w:rFonts w:ascii="Parisine Office" w:hAnsi="Parisine Office" w:cs="Arial"/>
        </w:rPr>
        <w:tab/>
      </w:r>
      <w:r w:rsidRPr="00B917E5">
        <w:rPr>
          <w:rFonts w:ascii="Parisine Office" w:hAnsi="Parisine Office" w:cs="Arial"/>
        </w:rPr>
        <w:tab/>
      </w:r>
      <w:r w:rsidRPr="00B917E5">
        <w:rPr>
          <w:rFonts w:ascii="Parisine Office" w:hAnsi="Parisine Office" w:cs="Arial"/>
        </w:rPr>
        <w:tab/>
      </w:r>
      <w:r w:rsidRPr="00B917E5">
        <w:rPr>
          <w:rFonts w:ascii="Parisine Office" w:hAnsi="Parisine Office" w:cs="Arial"/>
        </w:rPr>
        <w:tab/>
      </w:r>
      <w:r w:rsidRPr="00B917E5">
        <w:rPr>
          <w:rFonts w:ascii="Parisine Office" w:hAnsi="Parisine Office" w:cs="Arial"/>
        </w:rPr>
        <w:tab/>
      </w:r>
      <w:r w:rsidR="008618FD">
        <w:rPr>
          <w:rFonts w:ascii="Parisine Office" w:hAnsi="Parisine Office" w:cs="Arial"/>
        </w:rPr>
        <w:t xml:space="preserve">- </w:t>
      </w:r>
      <w:r w:rsidRPr="00B917E5">
        <w:rPr>
          <w:rFonts w:ascii="Parisine Office" w:hAnsi="Parisine Office" w:cs="Arial"/>
        </w:rPr>
        <w:t xml:space="preserve">le </w:t>
      </w:r>
      <w:r w:rsidR="003F6D56">
        <w:rPr>
          <w:rFonts w:ascii="Parisine Office" w:hAnsi="Parisine Office" w:cs="Arial"/>
        </w:rPr>
        <w:t>2</w:t>
      </w:r>
      <w:r w:rsidR="00867638">
        <w:rPr>
          <w:rFonts w:ascii="Parisine Office" w:hAnsi="Parisine Office" w:cs="Arial"/>
        </w:rPr>
        <w:t>2</w:t>
      </w:r>
      <w:r w:rsidR="003F6D56">
        <w:rPr>
          <w:rFonts w:ascii="Parisine Office" w:hAnsi="Parisine Office" w:cs="Arial"/>
        </w:rPr>
        <w:t xml:space="preserve"> septembre 202</w:t>
      </w:r>
      <w:r w:rsidR="00867638">
        <w:rPr>
          <w:rFonts w:ascii="Parisine Office" w:hAnsi="Parisine Office" w:cs="Arial"/>
        </w:rPr>
        <w:t>5</w:t>
      </w:r>
      <w:r w:rsidRPr="00B917E5">
        <w:rPr>
          <w:rFonts w:ascii="Parisine Office" w:hAnsi="Parisine Office" w:cs="Arial"/>
        </w:rPr>
        <w:t xml:space="preserve"> pour le deuxième tour.</w:t>
      </w:r>
    </w:p>
    <w:p w14:paraId="37A86469" w14:textId="77777777" w:rsidR="00F37694" w:rsidRDefault="00F37694" w:rsidP="00F37694">
      <w:pPr>
        <w:spacing w:after="0"/>
        <w:rPr>
          <w:rFonts w:ascii="Parisine Office" w:hAnsi="Parisine Office" w:cs="Arial"/>
          <w:b/>
        </w:rPr>
      </w:pPr>
    </w:p>
    <w:p w14:paraId="5220DEAC" w14:textId="77777777" w:rsidR="00F37694" w:rsidRDefault="00F37694" w:rsidP="00F37694">
      <w:pPr>
        <w:spacing w:after="0"/>
        <w:rPr>
          <w:rFonts w:ascii="Parisine Office" w:hAnsi="Parisine Office" w:cs="Arial"/>
          <w:b/>
        </w:rPr>
      </w:pPr>
    </w:p>
    <w:p w14:paraId="520B44C0" w14:textId="77777777" w:rsidR="00420D32" w:rsidRDefault="00420D32" w:rsidP="00B917E5">
      <w:pPr>
        <w:rPr>
          <w:rFonts w:ascii="Parisine Office" w:hAnsi="Parisine Office" w:cs="Arial"/>
          <w:b/>
        </w:rPr>
      </w:pPr>
      <w:r w:rsidRPr="009A3040">
        <w:rPr>
          <w:rFonts w:ascii="Parisine Office" w:hAnsi="Parisine Office" w:cs="Arial"/>
          <w:b/>
        </w:rPr>
        <w:t xml:space="preserve">ARTICLE 8 : </w:t>
      </w:r>
      <w:r>
        <w:rPr>
          <w:rFonts w:ascii="Parisine Office" w:hAnsi="Parisine Office" w:cs="Arial"/>
          <w:b/>
        </w:rPr>
        <w:t>Représentation équilibrée des femmes et des hommes</w:t>
      </w:r>
    </w:p>
    <w:p w14:paraId="1559528B" w14:textId="77777777" w:rsidR="00D71A75" w:rsidRDefault="00D71A75" w:rsidP="008618FD">
      <w:pPr>
        <w:jc w:val="both"/>
        <w:rPr>
          <w:rFonts w:ascii="Parisine Office" w:hAnsi="Parisine Office" w:cs="Arial"/>
        </w:rPr>
      </w:pPr>
      <w:r>
        <w:rPr>
          <w:rFonts w:ascii="Parisine Office" w:hAnsi="Parisine Office" w:cs="Arial"/>
        </w:rPr>
        <w:t>Pour chaque collège électoral, les listes comportant plusieurs candidats doivent être composées d’un nombre de femmes et d’hommes correspondant à la part de femmes et d’hommes inscrits sur la liste électorale. Elles sont composées alternativement d’un candidat de chaque sexe jusqu’à épuisement des candidats d’un des sexes (code du travail Art L2314-30)</w:t>
      </w:r>
      <w:r w:rsidR="00C538D4">
        <w:rPr>
          <w:rFonts w:ascii="Parisine Office" w:hAnsi="Parisine Office" w:cs="Arial"/>
        </w:rPr>
        <w:t>.</w:t>
      </w:r>
    </w:p>
    <w:p w14:paraId="1EC05B57" w14:textId="77777777" w:rsidR="00C538D4" w:rsidRPr="00676022" w:rsidRDefault="00C538D4" w:rsidP="008618FD">
      <w:pPr>
        <w:spacing w:after="0"/>
        <w:jc w:val="both"/>
        <w:rPr>
          <w:rFonts w:ascii="Parisine Office" w:hAnsi="Parisine Office" w:cs="Arial"/>
        </w:rPr>
      </w:pPr>
      <w:r w:rsidRPr="00676022">
        <w:rPr>
          <w:rFonts w:ascii="Parisine Office" w:hAnsi="Parisine Office" w:cs="Arial"/>
        </w:rPr>
        <w:t>La répartition de femmes et d’hommes composant chaque collège électoral est la suivante :</w:t>
      </w:r>
    </w:p>
    <w:p w14:paraId="547CDEF6" w14:textId="77777777" w:rsidR="001716D4" w:rsidRPr="00676022" w:rsidRDefault="001716D4" w:rsidP="008618FD">
      <w:pPr>
        <w:spacing w:after="0"/>
        <w:jc w:val="both"/>
        <w:rPr>
          <w:rFonts w:ascii="Parisine Office" w:hAnsi="Parisine Office" w:cs="Arial"/>
        </w:rPr>
      </w:pPr>
      <w:r w:rsidRPr="00676022">
        <w:rPr>
          <w:rFonts w:ascii="Parisine Office" w:hAnsi="Parisine Office" w:cs="Arial"/>
        </w:rPr>
        <w:t>Le personnel du mouvement :  6</w:t>
      </w:r>
      <w:r w:rsidR="00676022" w:rsidRPr="00676022">
        <w:rPr>
          <w:rFonts w:ascii="Parisine Office" w:hAnsi="Parisine Office" w:cs="Arial"/>
        </w:rPr>
        <w:t>7</w:t>
      </w:r>
      <w:r w:rsidRPr="00676022">
        <w:rPr>
          <w:rFonts w:ascii="Parisine Office" w:hAnsi="Parisine Office" w:cs="Arial"/>
        </w:rPr>
        <w:t>% de femmes et 3</w:t>
      </w:r>
      <w:r w:rsidR="00676022" w:rsidRPr="00676022">
        <w:rPr>
          <w:rFonts w:ascii="Parisine Office" w:hAnsi="Parisine Office" w:cs="Arial"/>
        </w:rPr>
        <w:t>3</w:t>
      </w:r>
      <w:r w:rsidRPr="00676022">
        <w:rPr>
          <w:rFonts w:ascii="Parisine Office" w:hAnsi="Parisine Office" w:cs="Arial"/>
        </w:rPr>
        <w:t>% d’hommes.</w:t>
      </w:r>
    </w:p>
    <w:p w14:paraId="558272B6" w14:textId="77777777" w:rsidR="001716D4" w:rsidRPr="00676022" w:rsidRDefault="001716D4" w:rsidP="008618FD">
      <w:pPr>
        <w:spacing w:after="0"/>
        <w:jc w:val="both"/>
        <w:rPr>
          <w:rFonts w:ascii="Parisine Office" w:hAnsi="Parisine Office" w:cs="Arial"/>
        </w:rPr>
      </w:pPr>
      <w:r w:rsidRPr="00676022">
        <w:rPr>
          <w:rFonts w:ascii="Parisine Office" w:hAnsi="Parisine Office" w:cs="Arial"/>
        </w:rPr>
        <w:t>Le personnel ouvrier :  100% d’hommes.</w:t>
      </w:r>
    </w:p>
    <w:p w14:paraId="087786D0" w14:textId="77777777" w:rsidR="001716D4" w:rsidRPr="00676022" w:rsidRDefault="001716D4" w:rsidP="008618FD">
      <w:pPr>
        <w:spacing w:after="0"/>
        <w:jc w:val="both"/>
        <w:rPr>
          <w:rFonts w:ascii="Parisine Office" w:hAnsi="Parisine Office" w:cs="Arial"/>
        </w:rPr>
      </w:pPr>
      <w:r w:rsidRPr="00676022">
        <w:rPr>
          <w:rFonts w:ascii="Parisine Office" w:hAnsi="Parisine Office" w:cs="Arial"/>
        </w:rPr>
        <w:t xml:space="preserve">Le personnel administratif : </w:t>
      </w:r>
      <w:r w:rsidR="003F6D56" w:rsidRPr="00676022">
        <w:rPr>
          <w:rFonts w:ascii="Parisine Office" w:hAnsi="Parisine Office" w:cs="Arial"/>
        </w:rPr>
        <w:t>50</w:t>
      </w:r>
      <w:r w:rsidRPr="00676022">
        <w:rPr>
          <w:rFonts w:ascii="Parisine Office" w:hAnsi="Parisine Office" w:cs="Arial"/>
        </w:rPr>
        <w:t xml:space="preserve">% de femmes et </w:t>
      </w:r>
      <w:r w:rsidR="003F6D56" w:rsidRPr="00676022">
        <w:rPr>
          <w:rFonts w:ascii="Parisine Office" w:hAnsi="Parisine Office" w:cs="Arial"/>
        </w:rPr>
        <w:t>50</w:t>
      </w:r>
      <w:r w:rsidRPr="00676022">
        <w:rPr>
          <w:rFonts w:ascii="Parisine Office" w:hAnsi="Parisine Office" w:cs="Arial"/>
        </w:rPr>
        <w:t>% d’hommes.</w:t>
      </w:r>
    </w:p>
    <w:p w14:paraId="6C7B931B" w14:textId="77777777" w:rsidR="001716D4" w:rsidRPr="00676022" w:rsidRDefault="001716D4" w:rsidP="008618FD">
      <w:pPr>
        <w:spacing w:after="0"/>
        <w:jc w:val="both"/>
        <w:rPr>
          <w:rFonts w:ascii="Parisine Office" w:hAnsi="Parisine Office" w:cs="Arial"/>
        </w:rPr>
      </w:pPr>
      <w:r w:rsidRPr="00676022">
        <w:rPr>
          <w:rFonts w:ascii="Parisine Office" w:hAnsi="Parisine Office" w:cs="Arial"/>
        </w:rPr>
        <w:t>La maitrise technique du mouvement et administrative, les techniciens et dessinateurs :</w:t>
      </w:r>
    </w:p>
    <w:p w14:paraId="5BC75FD4" w14:textId="77777777" w:rsidR="001716D4" w:rsidRPr="00676022" w:rsidRDefault="00676022" w:rsidP="008618FD">
      <w:pPr>
        <w:spacing w:after="0"/>
        <w:jc w:val="both"/>
        <w:rPr>
          <w:rFonts w:ascii="Parisine Office" w:hAnsi="Parisine Office" w:cs="Arial"/>
        </w:rPr>
      </w:pPr>
      <w:r w:rsidRPr="00676022">
        <w:rPr>
          <w:rFonts w:ascii="Parisine Office" w:hAnsi="Parisine Office" w:cs="Arial"/>
        </w:rPr>
        <w:t>12</w:t>
      </w:r>
      <w:r w:rsidR="001716D4" w:rsidRPr="00676022">
        <w:rPr>
          <w:rFonts w:ascii="Parisine Office" w:hAnsi="Parisine Office" w:cs="Arial"/>
        </w:rPr>
        <w:t xml:space="preserve">% de femmes et </w:t>
      </w:r>
      <w:r w:rsidRPr="00676022">
        <w:rPr>
          <w:rFonts w:ascii="Parisine Office" w:hAnsi="Parisine Office" w:cs="Arial"/>
        </w:rPr>
        <w:t>88</w:t>
      </w:r>
      <w:r w:rsidR="00AB2495" w:rsidRPr="00676022">
        <w:rPr>
          <w:rFonts w:ascii="Parisine Office" w:hAnsi="Parisine Office" w:cs="Arial"/>
        </w:rPr>
        <w:t>% d’hommes</w:t>
      </w:r>
      <w:r w:rsidR="001716D4" w:rsidRPr="00676022">
        <w:rPr>
          <w:rFonts w:ascii="Parisine Office" w:hAnsi="Parisine Office" w:cs="Arial"/>
        </w:rPr>
        <w:t>,</w:t>
      </w:r>
    </w:p>
    <w:p w14:paraId="0AB42CF3" w14:textId="77777777" w:rsidR="00420D32" w:rsidRDefault="001716D4" w:rsidP="008618FD">
      <w:pPr>
        <w:spacing w:after="0"/>
        <w:jc w:val="both"/>
        <w:rPr>
          <w:rFonts w:ascii="Parisine Office" w:hAnsi="Parisine Office" w:cs="Arial"/>
        </w:rPr>
      </w:pPr>
      <w:r w:rsidRPr="00676022">
        <w:rPr>
          <w:rFonts w:ascii="Parisine Office" w:hAnsi="Parisine Office" w:cs="Arial"/>
        </w:rPr>
        <w:t>Ingénieurs et cadres : 67% de femmes et 33% d’hommes.</w:t>
      </w:r>
    </w:p>
    <w:p w14:paraId="3D2D0D17" w14:textId="77777777" w:rsidR="001716D4" w:rsidRDefault="001716D4" w:rsidP="008618FD">
      <w:pPr>
        <w:spacing w:after="0"/>
        <w:jc w:val="both"/>
        <w:rPr>
          <w:rFonts w:ascii="Parisine Office" w:hAnsi="Parisine Office" w:cs="Arial"/>
          <w:b/>
        </w:rPr>
      </w:pPr>
    </w:p>
    <w:p w14:paraId="045C08A5" w14:textId="77777777" w:rsidR="00F37694" w:rsidRPr="008A1584" w:rsidRDefault="00F37694" w:rsidP="00F37694">
      <w:pPr>
        <w:spacing w:after="0"/>
        <w:rPr>
          <w:rFonts w:ascii="Parisine Office" w:hAnsi="Parisine Office" w:cs="Arial"/>
          <w:b/>
        </w:rPr>
      </w:pPr>
    </w:p>
    <w:p w14:paraId="59C45AE3" w14:textId="77777777" w:rsidR="00B917E5" w:rsidRDefault="00B917E5" w:rsidP="00B917E5">
      <w:pPr>
        <w:rPr>
          <w:rFonts w:ascii="Parisine Office" w:hAnsi="Parisine Office" w:cs="Arial"/>
          <w:b/>
        </w:rPr>
      </w:pPr>
      <w:r w:rsidRPr="00B917E5">
        <w:rPr>
          <w:rFonts w:ascii="Parisine Office" w:hAnsi="Parisine Office" w:cs="Arial"/>
          <w:b/>
        </w:rPr>
        <w:t xml:space="preserve">ARTICLE </w:t>
      </w:r>
      <w:r w:rsidR="00420D32">
        <w:rPr>
          <w:rFonts w:ascii="Parisine Office" w:hAnsi="Parisine Office" w:cs="Arial"/>
          <w:b/>
        </w:rPr>
        <w:t>9</w:t>
      </w:r>
      <w:r w:rsidR="00DE6640">
        <w:rPr>
          <w:rFonts w:ascii="Parisine Office" w:hAnsi="Parisine Office" w:cs="Arial"/>
          <w:b/>
        </w:rPr>
        <w:t xml:space="preserve"> : </w:t>
      </w:r>
      <w:r w:rsidR="000835DD">
        <w:rPr>
          <w:rFonts w:ascii="Parisine Office" w:hAnsi="Parisine Office" w:cs="Arial"/>
          <w:b/>
        </w:rPr>
        <w:t>Campagne électorale – Propagande électorale des candidats</w:t>
      </w:r>
    </w:p>
    <w:p w14:paraId="5CDF921A" w14:textId="77777777" w:rsidR="000835DD" w:rsidRPr="00C317E0" w:rsidRDefault="000835DD" w:rsidP="008618FD">
      <w:pPr>
        <w:jc w:val="both"/>
        <w:rPr>
          <w:rFonts w:ascii="Parisine Office" w:hAnsi="Parisine Office" w:cs="Arial"/>
        </w:rPr>
      </w:pPr>
      <w:r w:rsidRPr="00C317E0">
        <w:rPr>
          <w:rFonts w:ascii="Parisine Office" w:hAnsi="Parisine Office" w:cs="Arial"/>
        </w:rPr>
        <w:t xml:space="preserve">Les organisations syndicales </w:t>
      </w:r>
      <w:r w:rsidR="00C317E0" w:rsidRPr="00C317E0">
        <w:rPr>
          <w:rFonts w:ascii="Parisine Office" w:hAnsi="Parisine Office" w:cs="Arial"/>
        </w:rPr>
        <w:t>pourront assurer</w:t>
      </w:r>
      <w:r w:rsidRPr="00C317E0">
        <w:rPr>
          <w:rFonts w:ascii="Parisine Office" w:hAnsi="Parisine Office" w:cs="Arial"/>
        </w:rPr>
        <w:t xml:space="preserve"> leur propagande électorale dans le cadre des dispositions relatives à l'exercice du droit syndical dans l'entreprise : affichage, distribution de tracts, réunions, etc.</w:t>
      </w:r>
    </w:p>
    <w:p w14:paraId="07F4CEE8" w14:textId="77777777" w:rsidR="002B639D" w:rsidRDefault="000835DD" w:rsidP="008618FD">
      <w:pPr>
        <w:spacing w:after="0"/>
        <w:jc w:val="both"/>
        <w:rPr>
          <w:rFonts w:ascii="Parisine Office" w:hAnsi="Parisine Office" w:cs="Arial"/>
        </w:rPr>
      </w:pPr>
      <w:r w:rsidRPr="000835DD">
        <w:rPr>
          <w:rFonts w:ascii="Parisine Office" w:hAnsi="Parisine Office" w:cs="Arial"/>
        </w:rPr>
        <w:t xml:space="preserve">Les professions de foi, destinées à être adressées aux salariés par le vote par correspondance, devront être remises à </w:t>
      </w:r>
      <w:r w:rsidR="0076289B" w:rsidRPr="0076289B">
        <w:rPr>
          <w:rFonts w:ascii="Parisine Office" w:hAnsi="Parisine Office" w:cs="Arial"/>
        </w:rPr>
        <w:t>Madame DEROCHE (ou Madame HEROIN en son absence)</w:t>
      </w:r>
      <w:r w:rsidR="0076289B">
        <w:rPr>
          <w:rFonts w:ascii="Parisine Office" w:hAnsi="Parisine Office" w:cs="Arial"/>
        </w:rPr>
        <w:t xml:space="preserve"> </w:t>
      </w:r>
      <w:r w:rsidRPr="000835DD">
        <w:rPr>
          <w:rFonts w:ascii="Parisine Office" w:hAnsi="Parisine Office" w:cs="Arial"/>
        </w:rPr>
        <w:t xml:space="preserve">avant le </w:t>
      </w:r>
      <w:r w:rsidR="002B639D">
        <w:rPr>
          <w:rFonts w:ascii="Parisine Office" w:hAnsi="Parisine Office" w:cs="Arial"/>
        </w:rPr>
        <w:t>2 septembre 202</w:t>
      </w:r>
      <w:r w:rsidR="006917AE">
        <w:rPr>
          <w:rFonts w:ascii="Parisine Office" w:hAnsi="Parisine Office" w:cs="Arial"/>
        </w:rPr>
        <w:t>5</w:t>
      </w:r>
      <w:r w:rsidRPr="000835DD">
        <w:rPr>
          <w:rFonts w:ascii="Parisine Office" w:hAnsi="Parisine Office" w:cs="Arial"/>
        </w:rPr>
        <w:t xml:space="preserve"> pour le premier tour et avant le </w:t>
      </w:r>
      <w:r w:rsidR="002B639D">
        <w:rPr>
          <w:rFonts w:ascii="Parisine Office" w:hAnsi="Parisine Office" w:cs="Arial"/>
        </w:rPr>
        <w:t>2</w:t>
      </w:r>
      <w:r w:rsidR="006917AE">
        <w:rPr>
          <w:rFonts w:ascii="Parisine Office" w:hAnsi="Parisine Office" w:cs="Arial"/>
        </w:rPr>
        <w:t>2</w:t>
      </w:r>
      <w:r w:rsidR="002B639D">
        <w:rPr>
          <w:rFonts w:ascii="Parisine Office" w:hAnsi="Parisine Office" w:cs="Arial"/>
        </w:rPr>
        <w:t xml:space="preserve"> septembre 202</w:t>
      </w:r>
      <w:r w:rsidR="006917AE">
        <w:rPr>
          <w:rFonts w:ascii="Parisine Office" w:hAnsi="Parisine Office" w:cs="Arial"/>
        </w:rPr>
        <w:t>5</w:t>
      </w:r>
      <w:r w:rsidRPr="000835DD">
        <w:rPr>
          <w:rFonts w:ascii="Parisine Office" w:hAnsi="Parisine Office" w:cs="Arial"/>
        </w:rPr>
        <w:t xml:space="preserve"> pour le second tour. </w:t>
      </w:r>
    </w:p>
    <w:p w14:paraId="55B25D7E" w14:textId="77777777" w:rsidR="000835DD" w:rsidRPr="008A1584" w:rsidRDefault="000835DD" w:rsidP="008618FD">
      <w:pPr>
        <w:spacing w:after="0"/>
        <w:jc w:val="both"/>
        <w:rPr>
          <w:rFonts w:ascii="Parisine Office" w:hAnsi="Parisine Office" w:cs="Arial"/>
        </w:rPr>
      </w:pPr>
      <w:r w:rsidRPr="000835DD">
        <w:rPr>
          <w:rFonts w:ascii="Parisine Office" w:hAnsi="Parisine Office" w:cs="Arial"/>
        </w:rPr>
        <w:lastRenderedPageBreak/>
        <w:t>Chaque candidat ou organisation syndicale est responsable de la reproduction de sa propagande électorale et devra remettre à la direction un nombre suffisant de professions de foi par liste.</w:t>
      </w:r>
    </w:p>
    <w:p w14:paraId="36B981FE" w14:textId="77777777" w:rsidR="000835DD" w:rsidRDefault="000835DD" w:rsidP="00F37694">
      <w:pPr>
        <w:spacing w:after="0"/>
        <w:rPr>
          <w:rFonts w:ascii="Parisine Office" w:hAnsi="Parisine Office" w:cs="Arial"/>
          <w:b/>
        </w:rPr>
      </w:pPr>
    </w:p>
    <w:p w14:paraId="05BCB13D" w14:textId="77777777" w:rsidR="009D65A7" w:rsidRDefault="009D65A7" w:rsidP="009D65A7">
      <w:pPr>
        <w:spacing w:after="0"/>
        <w:rPr>
          <w:rFonts w:ascii="Parisine Office" w:hAnsi="Parisine Office" w:cs="Arial"/>
          <w:b/>
        </w:rPr>
      </w:pPr>
    </w:p>
    <w:p w14:paraId="32E81AF9" w14:textId="77777777" w:rsidR="000835DD" w:rsidRPr="00B917E5" w:rsidRDefault="000835DD" w:rsidP="00B917E5">
      <w:pPr>
        <w:rPr>
          <w:rFonts w:ascii="Parisine Office" w:hAnsi="Parisine Office" w:cs="Arial"/>
          <w:b/>
        </w:rPr>
      </w:pPr>
      <w:r>
        <w:rPr>
          <w:rFonts w:ascii="Parisine Office" w:hAnsi="Parisine Office" w:cs="Arial"/>
          <w:b/>
        </w:rPr>
        <w:t>ARTICLE 10</w:t>
      </w:r>
      <w:r w:rsidRPr="000835DD">
        <w:rPr>
          <w:rFonts w:ascii="Parisine Office" w:hAnsi="Parisine Office" w:cs="Arial"/>
          <w:b/>
        </w:rPr>
        <w:t xml:space="preserve"> : Affichage</w:t>
      </w:r>
    </w:p>
    <w:p w14:paraId="0D5F8393" w14:textId="77777777" w:rsidR="00B917E5" w:rsidRPr="00B917E5" w:rsidRDefault="00B917E5" w:rsidP="000F29E4">
      <w:pPr>
        <w:jc w:val="both"/>
        <w:rPr>
          <w:rFonts w:ascii="Parisine Office" w:hAnsi="Parisine Office" w:cs="Arial"/>
        </w:rPr>
      </w:pPr>
      <w:r w:rsidRPr="00B917E5">
        <w:rPr>
          <w:rFonts w:ascii="Parisine Office" w:hAnsi="Parisine Office" w:cs="Arial"/>
        </w:rPr>
        <w:t>Des panneaux réservés à la campagne électorale seront mis en place par la Direction à Wissous e</w:t>
      </w:r>
      <w:r>
        <w:rPr>
          <w:rFonts w:ascii="Parisine Office" w:hAnsi="Parisine Office" w:cs="Arial"/>
        </w:rPr>
        <w:t>t à Antony. Il y sera affiché :</w:t>
      </w:r>
    </w:p>
    <w:p w14:paraId="24474BF6" w14:textId="77777777" w:rsidR="00B917E5" w:rsidRPr="00B917E5" w:rsidRDefault="00B917E5" w:rsidP="00B917E5">
      <w:pPr>
        <w:spacing w:after="0"/>
        <w:rPr>
          <w:rFonts w:ascii="Parisine Office" w:hAnsi="Parisine Office" w:cs="Arial"/>
        </w:rPr>
      </w:pPr>
      <w:r w:rsidRPr="00B917E5">
        <w:rPr>
          <w:rFonts w:ascii="Parisine Office" w:hAnsi="Parisine Office" w:cs="Arial"/>
        </w:rPr>
        <w:t>- les listes électorales et les listes des éligibles,</w:t>
      </w:r>
    </w:p>
    <w:p w14:paraId="5E39E0A0" w14:textId="77777777" w:rsidR="00B917E5" w:rsidRPr="00B917E5" w:rsidRDefault="00B917E5" w:rsidP="00B917E5">
      <w:pPr>
        <w:spacing w:after="0"/>
        <w:rPr>
          <w:rFonts w:ascii="Parisine Office" w:hAnsi="Parisine Office" w:cs="Arial"/>
        </w:rPr>
      </w:pPr>
      <w:r w:rsidRPr="00B917E5">
        <w:rPr>
          <w:rFonts w:ascii="Parisine Office" w:hAnsi="Parisine Office" w:cs="Arial"/>
        </w:rPr>
        <w:t>- le présent protocole,</w:t>
      </w:r>
    </w:p>
    <w:p w14:paraId="6D6B462B" w14:textId="77777777" w:rsidR="00B917E5" w:rsidRPr="00B917E5" w:rsidRDefault="00B917E5" w:rsidP="00B917E5">
      <w:pPr>
        <w:spacing w:after="0"/>
        <w:rPr>
          <w:rFonts w:ascii="Parisine Office" w:hAnsi="Parisine Office" w:cs="Arial"/>
        </w:rPr>
      </w:pPr>
      <w:r w:rsidRPr="00B917E5">
        <w:rPr>
          <w:rFonts w:ascii="Parisine Office" w:hAnsi="Parisine Office" w:cs="Arial"/>
        </w:rPr>
        <w:t>- les listes de candidats,</w:t>
      </w:r>
    </w:p>
    <w:p w14:paraId="476FDCFA" w14:textId="77777777" w:rsidR="00B917E5" w:rsidRPr="00B917E5" w:rsidRDefault="00B917E5" w:rsidP="00B917E5">
      <w:pPr>
        <w:spacing w:after="0"/>
        <w:rPr>
          <w:rFonts w:ascii="Parisine Office" w:hAnsi="Parisine Office" w:cs="Arial"/>
        </w:rPr>
      </w:pPr>
      <w:r w:rsidRPr="00B917E5">
        <w:rPr>
          <w:rFonts w:ascii="Parisine Office" w:hAnsi="Parisine Office" w:cs="Arial"/>
        </w:rPr>
        <w:t>- l'exposé des programmes électoraux,</w:t>
      </w:r>
    </w:p>
    <w:p w14:paraId="297D3851" w14:textId="77777777" w:rsidR="00B917E5" w:rsidRDefault="00B917E5" w:rsidP="00B917E5">
      <w:pPr>
        <w:spacing w:after="0"/>
        <w:rPr>
          <w:rFonts w:ascii="Parisine Office" w:hAnsi="Parisine Office" w:cs="Arial"/>
        </w:rPr>
      </w:pPr>
      <w:r w:rsidRPr="00B917E5">
        <w:rPr>
          <w:rFonts w:ascii="Parisine Office" w:hAnsi="Parisine Office" w:cs="Arial"/>
        </w:rPr>
        <w:t>- les procès-verbaux des opérations électorales.</w:t>
      </w:r>
    </w:p>
    <w:p w14:paraId="43E63891" w14:textId="77777777" w:rsidR="0046285E" w:rsidRDefault="0046285E" w:rsidP="00B917E5">
      <w:pPr>
        <w:spacing w:after="0"/>
        <w:rPr>
          <w:rFonts w:ascii="Parisine Office" w:hAnsi="Parisine Office" w:cs="Arial"/>
        </w:rPr>
      </w:pPr>
    </w:p>
    <w:p w14:paraId="7214F4E7" w14:textId="77777777" w:rsidR="0046285E" w:rsidRPr="00B917E5" w:rsidRDefault="0046285E" w:rsidP="00B917E5">
      <w:pPr>
        <w:spacing w:after="0"/>
        <w:rPr>
          <w:rFonts w:ascii="Parisine Office" w:hAnsi="Parisine Office" w:cs="Arial"/>
        </w:rPr>
      </w:pPr>
    </w:p>
    <w:p w14:paraId="29044724" w14:textId="77777777" w:rsidR="00B917E5" w:rsidRPr="00B917E5" w:rsidRDefault="00B917E5" w:rsidP="00B917E5">
      <w:pPr>
        <w:rPr>
          <w:rFonts w:ascii="Parisine Office" w:hAnsi="Parisine Office" w:cs="Arial"/>
          <w:b/>
        </w:rPr>
      </w:pPr>
      <w:r w:rsidRPr="00B917E5">
        <w:rPr>
          <w:rFonts w:ascii="Parisine Office" w:hAnsi="Parisine Office" w:cs="Arial"/>
          <w:b/>
        </w:rPr>
        <w:t xml:space="preserve">ARTICLE </w:t>
      </w:r>
      <w:r w:rsidR="00420D32">
        <w:rPr>
          <w:rFonts w:ascii="Parisine Office" w:hAnsi="Parisine Office" w:cs="Arial"/>
          <w:b/>
        </w:rPr>
        <w:t>1</w:t>
      </w:r>
      <w:r w:rsidR="00C11450">
        <w:rPr>
          <w:rFonts w:ascii="Parisine Office" w:hAnsi="Parisine Office" w:cs="Arial"/>
          <w:b/>
        </w:rPr>
        <w:t>1</w:t>
      </w:r>
      <w:r w:rsidR="00DE6640">
        <w:rPr>
          <w:rFonts w:ascii="Parisine Office" w:hAnsi="Parisine Office" w:cs="Arial"/>
          <w:b/>
        </w:rPr>
        <w:t> : Modalités de vote</w:t>
      </w:r>
    </w:p>
    <w:p w14:paraId="242A086C" w14:textId="77777777" w:rsidR="00DE6640" w:rsidRDefault="00A61564" w:rsidP="000F29E4">
      <w:pPr>
        <w:jc w:val="both"/>
        <w:rPr>
          <w:rFonts w:ascii="Parisine Office" w:hAnsi="Parisine Office" w:cs="Arial"/>
        </w:rPr>
      </w:pPr>
      <w:r w:rsidRPr="00A61564">
        <w:rPr>
          <w:rFonts w:ascii="Parisine Office" w:hAnsi="Parisine Office" w:cs="Arial"/>
        </w:rPr>
        <w:t xml:space="preserve">Pour des raisons de service, il est convenu </w:t>
      </w:r>
      <w:r>
        <w:rPr>
          <w:rFonts w:ascii="Parisine Office" w:hAnsi="Parisine Office" w:cs="Arial"/>
        </w:rPr>
        <w:t xml:space="preserve">avec les parties </w:t>
      </w:r>
      <w:r w:rsidRPr="00A61564">
        <w:rPr>
          <w:rFonts w:ascii="Parisine Office" w:hAnsi="Parisine Office" w:cs="Arial"/>
        </w:rPr>
        <w:t>que le vote sera organisé par correspondance. Les bureaux de vote</w:t>
      </w:r>
      <w:r>
        <w:rPr>
          <w:rFonts w:ascii="Parisine Office" w:hAnsi="Parisine Office" w:cs="Arial"/>
        </w:rPr>
        <w:t xml:space="preserve"> seront ouverts </w:t>
      </w:r>
      <w:r w:rsidR="000C7FAC">
        <w:rPr>
          <w:rFonts w:ascii="Parisine Office" w:hAnsi="Parisine Office" w:cs="Arial"/>
        </w:rPr>
        <w:t xml:space="preserve">uniquement </w:t>
      </w:r>
      <w:r>
        <w:rPr>
          <w:rFonts w:ascii="Parisine Office" w:hAnsi="Parisine Office" w:cs="Arial"/>
        </w:rPr>
        <w:t>pour procéder au dépouillement</w:t>
      </w:r>
      <w:r w:rsidR="000C7FAC">
        <w:rPr>
          <w:rFonts w:ascii="Parisine Office" w:hAnsi="Parisine Office" w:cs="Arial"/>
        </w:rPr>
        <w:t xml:space="preserve"> (aucun vote physique ne sera possible) </w:t>
      </w:r>
      <w:r>
        <w:rPr>
          <w:rFonts w:ascii="Parisine Office" w:hAnsi="Parisine Office" w:cs="Arial"/>
        </w:rPr>
        <w:t>:</w:t>
      </w:r>
    </w:p>
    <w:p w14:paraId="7B91D0A0" w14:textId="77777777" w:rsidR="00A61564" w:rsidRDefault="00A61564" w:rsidP="00B917E5">
      <w:pPr>
        <w:rPr>
          <w:rFonts w:ascii="Parisine Office" w:hAnsi="Parisine Office" w:cs="Arial"/>
        </w:rPr>
      </w:pPr>
      <w:r>
        <w:rPr>
          <w:rFonts w:ascii="Parisine Office" w:hAnsi="Parisine Office" w:cs="Arial"/>
        </w:rPr>
        <w:t xml:space="preserve">Pour le premier tour : le </w:t>
      </w:r>
      <w:r w:rsidR="003F6D56">
        <w:rPr>
          <w:rFonts w:ascii="Parisine Office" w:hAnsi="Parisine Office" w:cs="Arial"/>
        </w:rPr>
        <w:t>1</w:t>
      </w:r>
      <w:r w:rsidR="006917AE">
        <w:rPr>
          <w:rFonts w:ascii="Parisine Office" w:hAnsi="Parisine Office" w:cs="Arial"/>
        </w:rPr>
        <w:t>6</w:t>
      </w:r>
      <w:r w:rsidR="003F6D56">
        <w:rPr>
          <w:rFonts w:ascii="Parisine Office" w:hAnsi="Parisine Office" w:cs="Arial"/>
        </w:rPr>
        <w:t xml:space="preserve"> septembre 202</w:t>
      </w:r>
      <w:r w:rsidR="006917AE">
        <w:rPr>
          <w:rFonts w:ascii="Parisine Office" w:hAnsi="Parisine Office" w:cs="Arial"/>
        </w:rPr>
        <w:t>5</w:t>
      </w:r>
      <w:r>
        <w:rPr>
          <w:rFonts w:ascii="Parisine Office" w:hAnsi="Parisine Office" w:cs="Arial"/>
        </w:rPr>
        <w:t xml:space="preserve"> à partir de 10h30</w:t>
      </w:r>
    </w:p>
    <w:p w14:paraId="23FD8F93" w14:textId="77777777" w:rsidR="00A61564" w:rsidRPr="00DE6640" w:rsidRDefault="000F29E4" w:rsidP="00F37694">
      <w:pPr>
        <w:spacing w:after="0"/>
        <w:rPr>
          <w:rFonts w:ascii="Parisine Office" w:hAnsi="Parisine Office" w:cs="Arial"/>
        </w:rPr>
      </w:pPr>
      <w:r>
        <w:rPr>
          <w:rFonts w:ascii="Parisine Office" w:hAnsi="Parisine Office" w:cs="Arial"/>
        </w:rPr>
        <w:t xml:space="preserve">Pour le deuxième tour : le </w:t>
      </w:r>
      <w:r w:rsidR="006917AE">
        <w:rPr>
          <w:rFonts w:ascii="Parisine Office" w:hAnsi="Parisine Office" w:cs="Arial"/>
        </w:rPr>
        <w:t>30</w:t>
      </w:r>
      <w:r w:rsidR="003F6D56">
        <w:rPr>
          <w:rFonts w:ascii="Parisine Office" w:hAnsi="Parisine Office" w:cs="Arial"/>
        </w:rPr>
        <w:t xml:space="preserve"> septembre 202</w:t>
      </w:r>
      <w:r w:rsidR="006917AE">
        <w:rPr>
          <w:rFonts w:ascii="Parisine Office" w:hAnsi="Parisine Office" w:cs="Arial"/>
        </w:rPr>
        <w:t>5</w:t>
      </w:r>
      <w:r w:rsidR="00A61564">
        <w:rPr>
          <w:rFonts w:ascii="Parisine Office" w:hAnsi="Parisine Office" w:cs="Arial"/>
        </w:rPr>
        <w:t xml:space="preserve"> à partir de 10h30</w:t>
      </w:r>
    </w:p>
    <w:p w14:paraId="5179C135" w14:textId="77777777" w:rsidR="00FC34C6" w:rsidRDefault="00FC34C6" w:rsidP="00F37694">
      <w:pPr>
        <w:spacing w:after="0"/>
        <w:rPr>
          <w:rFonts w:ascii="Parisine Office" w:hAnsi="Parisine Office" w:cs="Arial"/>
          <w:b/>
        </w:rPr>
      </w:pPr>
    </w:p>
    <w:p w14:paraId="46F6010B" w14:textId="77777777" w:rsidR="00F37694" w:rsidRDefault="00F37694" w:rsidP="00F37694">
      <w:pPr>
        <w:spacing w:after="0"/>
        <w:rPr>
          <w:rFonts w:ascii="Parisine Office" w:hAnsi="Parisine Office" w:cs="Arial"/>
          <w:b/>
        </w:rPr>
      </w:pPr>
    </w:p>
    <w:p w14:paraId="6692E753" w14:textId="77777777" w:rsidR="00B917E5" w:rsidRPr="00B917E5" w:rsidRDefault="00B917E5" w:rsidP="00B917E5">
      <w:pPr>
        <w:rPr>
          <w:rFonts w:ascii="Parisine Office" w:hAnsi="Parisine Office" w:cs="Arial"/>
          <w:b/>
        </w:rPr>
      </w:pPr>
      <w:r w:rsidRPr="00B917E5">
        <w:rPr>
          <w:rFonts w:ascii="Parisine Office" w:hAnsi="Parisine Office" w:cs="Arial"/>
          <w:b/>
        </w:rPr>
        <w:t>ARTICLE 1</w:t>
      </w:r>
      <w:r w:rsidR="00C11450">
        <w:rPr>
          <w:rFonts w:ascii="Parisine Office" w:hAnsi="Parisine Office" w:cs="Arial"/>
          <w:b/>
        </w:rPr>
        <w:t>2</w:t>
      </w:r>
      <w:r w:rsidR="00DE6640">
        <w:rPr>
          <w:rFonts w:ascii="Parisine Office" w:hAnsi="Parisine Office" w:cs="Arial"/>
          <w:b/>
        </w:rPr>
        <w:t xml:space="preserve"> : Bureau de vote </w:t>
      </w:r>
    </w:p>
    <w:p w14:paraId="2CC13D4F" w14:textId="77777777" w:rsidR="000835DD" w:rsidRDefault="00B917E5" w:rsidP="00D939E3">
      <w:pPr>
        <w:jc w:val="both"/>
        <w:rPr>
          <w:rFonts w:ascii="Parisine Office" w:hAnsi="Parisine Office" w:cs="Arial"/>
        </w:rPr>
      </w:pPr>
      <w:r w:rsidRPr="00B917E5">
        <w:rPr>
          <w:rFonts w:ascii="Parisine Office" w:hAnsi="Parisine Office" w:cs="Arial"/>
        </w:rPr>
        <w:t>Conformément à la loi, un bureau de vote par collège sera mis en place</w:t>
      </w:r>
      <w:r w:rsidR="00A61564">
        <w:rPr>
          <w:rFonts w:ascii="Parisine Office" w:hAnsi="Parisine Office" w:cs="Arial"/>
        </w:rPr>
        <w:t>, pour le dépouillement</w:t>
      </w:r>
      <w:r w:rsidRPr="00B917E5">
        <w:rPr>
          <w:rFonts w:ascii="Parisine Office" w:hAnsi="Parisine Office" w:cs="Arial"/>
        </w:rPr>
        <w:t xml:space="preserve">. Il sera composé d'un président et </w:t>
      </w:r>
      <w:r w:rsidR="00E276AA" w:rsidRPr="00B917E5">
        <w:rPr>
          <w:rFonts w:ascii="Parisine Office" w:hAnsi="Parisine Office" w:cs="Arial"/>
        </w:rPr>
        <w:t>d</w:t>
      </w:r>
      <w:r w:rsidR="00E276AA">
        <w:rPr>
          <w:rFonts w:ascii="Parisine Office" w:hAnsi="Parisine Office" w:cs="Arial"/>
        </w:rPr>
        <w:t xml:space="preserve">e deux </w:t>
      </w:r>
      <w:r w:rsidRPr="00B917E5">
        <w:rPr>
          <w:rFonts w:ascii="Parisine Office" w:hAnsi="Parisine Office" w:cs="Arial"/>
        </w:rPr>
        <w:t>assesseur</w:t>
      </w:r>
      <w:r w:rsidR="00E276AA">
        <w:rPr>
          <w:rFonts w:ascii="Parisine Office" w:hAnsi="Parisine Office" w:cs="Arial"/>
        </w:rPr>
        <w:t>s</w:t>
      </w:r>
      <w:r w:rsidRPr="00B917E5">
        <w:rPr>
          <w:rFonts w:ascii="Parisine Office" w:hAnsi="Parisine Office" w:cs="Arial"/>
        </w:rPr>
        <w:t xml:space="preserve">. Il s'agira </w:t>
      </w:r>
      <w:r w:rsidR="00E276AA">
        <w:rPr>
          <w:rFonts w:ascii="Parisine Office" w:hAnsi="Parisine Office" w:cs="Arial"/>
        </w:rPr>
        <w:t xml:space="preserve">par collège </w:t>
      </w:r>
      <w:r w:rsidRPr="00B917E5">
        <w:rPr>
          <w:rFonts w:ascii="Parisine Office" w:hAnsi="Parisine Office" w:cs="Arial"/>
        </w:rPr>
        <w:t xml:space="preserve">des deux électeurs les plus âgés et </w:t>
      </w:r>
      <w:r w:rsidR="00E276AA">
        <w:rPr>
          <w:rFonts w:ascii="Parisine Office" w:hAnsi="Parisine Office" w:cs="Arial"/>
        </w:rPr>
        <w:t>d</w:t>
      </w:r>
      <w:r w:rsidR="00DE6D97">
        <w:rPr>
          <w:rFonts w:ascii="Parisine Office" w:hAnsi="Parisine Office" w:cs="Arial"/>
        </w:rPr>
        <w:t>e</w:t>
      </w:r>
      <w:r w:rsidR="00A51A60">
        <w:rPr>
          <w:rFonts w:ascii="Parisine Office" w:hAnsi="Parisine Office" w:cs="Arial"/>
        </w:rPr>
        <w:t xml:space="preserve"> </w:t>
      </w:r>
      <w:r w:rsidR="00DE6D97">
        <w:rPr>
          <w:rFonts w:ascii="Parisine Office" w:hAnsi="Parisine Office" w:cs="Arial"/>
        </w:rPr>
        <w:t>l’</w:t>
      </w:r>
      <w:r w:rsidRPr="00B917E5">
        <w:rPr>
          <w:rFonts w:ascii="Parisine Office" w:hAnsi="Parisine Office" w:cs="Arial"/>
        </w:rPr>
        <w:t>électeur le plus jeune présent à l'ouverture du scrutin</w:t>
      </w:r>
      <w:r w:rsidR="00E276AA">
        <w:rPr>
          <w:rFonts w:ascii="Parisine Office" w:hAnsi="Parisine Office" w:cs="Arial"/>
        </w:rPr>
        <w:t xml:space="preserve">, le plus âgé </w:t>
      </w:r>
      <w:r w:rsidR="00DE6D97">
        <w:rPr>
          <w:rFonts w:ascii="Parisine Office" w:hAnsi="Parisine Office" w:cs="Arial"/>
        </w:rPr>
        <w:t xml:space="preserve">de chaque collège </w:t>
      </w:r>
      <w:r w:rsidR="00E276AA">
        <w:rPr>
          <w:rFonts w:ascii="Parisine Office" w:hAnsi="Parisine Office" w:cs="Arial"/>
        </w:rPr>
        <w:t>étant nommé président.</w:t>
      </w:r>
    </w:p>
    <w:p w14:paraId="0C59D798" w14:textId="77777777" w:rsidR="009F17DA" w:rsidRDefault="0046285E" w:rsidP="00D939E3">
      <w:pPr>
        <w:spacing w:after="0"/>
        <w:jc w:val="both"/>
        <w:rPr>
          <w:rFonts w:ascii="Parisine Office" w:hAnsi="Parisine Office" w:cs="Arial"/>
        </w:rPr>
      </w:pPr>
      <w:r w:rsidRPr="0046285E">
        <w:rPr>
          <w:rFonts w:ascii="Parisine Office" w:hAnsi="Parisine Office" w:cs="Arial"/>
        </w:rPr>
        <w:t>Chaque organisation syndicale pourra désigner un délégué, notamment pour contrôler le bon déroulement des opérations électorales.</w:t>
      </w:r>
    </w:p>
    <w:p w14:paraId="6DB0982A" w14:textId="77777777" w:rsidR="00FC34C6" w:rsidRDefault="00FC34C6" w:rsidP="00F37694">
      <w:pPr>
        <w:spacing w:after="0"/>
        <w:rPr>
          <w:rFonts w:ascii="Parisine Office" w:hAnsi="Parisine Office" w:cs="Arial"/>
        </w:rPr>
      </w:pPr>
    </w:p>
    <w:p w14:paraId="2ACA7B12" w14:textId="77777777" w:rsidR="00F37694" w:rsidRPr="00FC34C6" w:rsidRDefault="00F37694" w:rsidP="00F37694">
      <w:pPr>
        <w:spacing w:after="0"/>
        <w:rPr>
          <w:rFonts w:ascii="Parisine Office" w:hAnsi="Parisine Office" w:cs="Arial"/>
        </w:rPr>
      </w:pPr>
    </w:p>
    <w:p w14:paraId="34E02619" w14:textId="77777777" w:rsidR="00B917E5" w:rsidRPr="00B917E5" w:rsidRDefault="00B917E5" w:rsidP="00B917E5">
      <w:pPr>
        <w:rPr>
          <w:rFonts w:ascii="Parisine Office" w:hAnsi="Parisine Office" w:cs="Arial"/>
          <w:b/>
        </w:rPr>
      </w:pPr>
      <w:r w:rsidRPr="00B917E5">
        <w:rPr>
          <w:rFonts w:ascii="Parisine Office" w:hAnsi="Parisine Office" w:cs="Arial"/>
          <w:b/>
        </w:rPr>
        <w:t>ARTICLE 1</w:t>
      </w:r>
      <w:r w:rsidR="00C11450">
        <w:rPr>
          <w:rFonts w:ascii="Parisine Office" w:hAnsi="Parisine Office" w:cs="Arial"/>
          <w:b/>
        </w:rPr>
        <w:t>3</w:t>
      </w:r>
      <w:r w:rsidR="00DE6640">
        <w:rPr>
          <w:rFonts w:ascii="Parisine Office" w:hAnsi="Parisine Office" w:cs="Arial"/>
          <w:b/>
        </w:rPr>
        <w:t> : Vote par correspondance</w:t>
      </w:r>
    </w:p>
    <w:p w14:paraId="16226EA4" w14:textId="77777777" w:rsidR="00B917E5" w:rsidRPr="00B917E5" w:rsidRDefault="000835DD" w:rsidP="00B917E5">
      <w:pPr>
        <w:rPr>
          <w:rFonts w:ascii="Parisine Office" w:hAnsi="Parisine Office" w:cs="Arial"/>
        </w:rPr>
      </w:pPr>
      <w:r>
        <w:rPr>
          <w:rFonts w:ascii="Parisine Office" w:hAnsi="Parisine Office" w:cs="Arial"/>
        </w:rPr>
        <w:t>Les salariés recevront les documents pour le vote par correspondance.</w:t>
      </w:r>
    </w:p>
    <w:p w14:paraId="41FB5016" w14:textId="77777777" w:rsidR="00B917E5" w:rsidRPr="00B917E5" w:rsidRDefault="00E276AA" w:rsidP="00D939E3">
      <w:pPr>
        <w:jc w:val="both"/>
        <w:rPr>
          <w:rFonts w:ascii="Parisine Office" w:hAnsi="Parisine Office" w:cs="Arial"/>
        </w:rPr>
      </w:pPr>
      <w:r w:rsidRPr="00B917E5">
        <w:rPr>
          <w:rFonts w:ascii="Parisine Office" w:hAnsi="Parisine Office" w:cs="Arial"/>
        </w:rPr>
        <w:t>Les bulletins</w:t>
      </w:r>
      <w:r>
        <w:rPr>
          <w:rFonts w:ascii="Parisine Office" w:hAnsi="Parisine Office" w:cs="Arial"/>
        </w:rPr>
        <w:t>,</w:t>
      </w:r>
      <w:r w:rsidR="00B917E5" w:rsidRPr="00B917E5">
        <w:rPr>
          <w:rFonts w:ascii="Parisine Office" w:hAnsi="Parisine Office" w:cs="Arial"/>
        </w:rPr>
        <w:t xml:space="preserve"> enveloppes nécessaires</w:t>
      </w:r>
      <w:r>
        <w:rPr>
          <w:rFonts w:ascii="Parisine Office" w:hAnsi="Parisine Office" w:cs="Arial"/>
        </w:rPr>
        <w:t xml:space="preserve"> ainsi que la notice explicative</w:t>
      </w:r>
      <w:r w:rsidR="00B917E5" w:rsidRPr="00B917E5">
        <w:rPr>
          <w:rFonts w:ascii="Parisine Office" w:hAnsi="Parisine Office" w:cs="Arial"/>
        </w:rPr>
        <w:t xml:space="preserve"> leur seront adressés.</w:t>
      </w:r>
    </w:p>
    <w:p w14:paraId="613C32E8" w14:textId="77777777" w:rsidR="00B917E5" w:rsidRPr="00B917E5" w:rsidRDefault="00B917E5" w:rsidP="00D939E3">
      <w:pPr>
        <w:jc w:val="both"/>
        <w:rPr>
          <w:rFonts w:ascii="Parisine Office" w:hAnsi="Parisine Office" w:cs="Arial"/>
        </w:rPr>
      </w:pPr>
      <w:r w:rsidRPr="00B917E5">
        <w:rPr>
          <w:rFonts w:ascii="Parisine Office" w:hAnsi="Parisine Office" w:cs="Arial"/>
        </w:rPr>
        <w:t xml:space="preserve">Les votes par correspondance seront adressés à une </w:t>
      </w:r>
      <w:r w:rsidR="00EB6C1A">
        <w:rPr>
          <w:rFonts w:ascii="Parisine Office" w:hAnsi="Parisine Office" w:cs="Arial"/>
        </w:rPr>
        <w:t>boîte postale « spéciale élections »</w:t>
      </w:r>
      <w:r w:rsidRPr="00B917E5">
        <w:rPr>
          <w:rFonts w:ascii="Parisine Office" w:hAnsi="Parisine Office" w:cs="Arial"/>
        </w:rPr>
        <w:t xml:space="preserve">. </w:t>
      </w:r>
      <w:r w:rsidRPr="00E675D2">
        <w:rPr>
          <w:rFonts w:ascii="Parisine Office" w:hAnsi="Parisine Office" w:cs="Arial"/>
        </w:rPr>
        <w:t xml:space="preserve">Un membre de la Direction relèvera cette même poste restante à </w:t>
      </w:r>
      <w:r w:rsidR="00EB6C1A">
        <w:rPr>
          <w:rFonts w:ascii="Parisine Office" w:hAnsi="Parisine Office" w:cs="Arial"/>
        </w:rPr>
        <w:t>9</w:t>
      </w:r>
      <w:r w:rsidRPr="00E675D2">
        <w:rPr>
          <w:rFonts w:ascii="Parisine Office" w:hAnsi="Parisine Office" w:cs="Arial"/>
        </w:rPr>
        <w:t>h</w:t>
      </w:r>
      <w:r w:rsidR="00EB6C1A">
        <w:rPr>
          <w:rFonts w:ascii="Parisine Office" w:hAnsi="Parisine Office" w:cs="Arial"/>
        </w:rPr>
        <w:t>4</w:t>
      </w:r>
      <w:r w:rsidRPr="00E675D2">
        <w:rPr>
          <w:rFonts w:ascii="Parisine Office" w:hAnsi="Parisine Office" w:cs="Arial"/>
        </w:rPr>
        <w:t>5 accompagné s'ils le sou</w:t>
      </w:r>
      <w:r w:rsidRPr="00B917E5">
        <w:rPr>
          <w:rFonts w:ascii="Parisine Office" w:hAnsi="Parisine Office" w:cs="Arial"/>
        </w:rPr>
        <w:t>haitent des représentants syn</w:t>
      </w:r>
      <w:r>
        <w:rPr>
          <w:rFonts w:ascii="Parisine Office" w:hAnsi="Parisine Office" w:cs="Arial"/>
        </w:rPr>
        <w:t>dicaux ou de leurs mandataires.</w:t>
      </w:r>
    </w:p>
    <w:p w14:paraId="5D79E318" w14:textId="77777777" w:rsidR="00B917E5" w:rsidRPr="00B917E5" w:rsidRDefault="00B917E5" w:rsidP="00D939E3">
      <w:pPr>
        <w:jc w:val="both"/>
        <w:rPr>
          <w:rFonts w:ascii="Parisine Office" w:hAnsi="Parisine Office" w:cs="Arial"/>
        </w:rPr>
      </w:pPr>
      <w:r w:rsidRPr="00B917E5">
        <w:rPr>
          <w:rFonts w:ascii="Parisine Office" w:hAnsi="Parisine Office" w:cs="Arial"/>
        </w:rPr>
        <w:t>Le bureau de vote recevra dès l'ouverture du scrutin les listes d'émargement et les enveloppes de vote par correspondance. Il procédera à l'ouverture de chaque enveloppe d'envoi et à l'émargement à la place de l'électeur, et déposera dans les urnes l'enveloppe contenant le bulletin de vote.</w:t>
      </w:r>
    </w:p>
    <w:p w14:paraId="2809F061" w14:textId="77777777" w:rsidR="00C11450" w:rsidRDefault="00EB6C1A" w:rsidP="00D939E3">
      <w:pPr>
        <w:spacing w:after="0"/>
        <w:jc w:val="both"/>
        <w:rPr>
          <w:rFonts w:ascii="Parisine Office" w:hAnsi="Parisine Office" w:cs="Arial"/>
          <w:sz w:val="20"/>
          <w:szCs w:val="20"/>
        </w:rPr>
      </w:pPr>
      <w:r>
        <w:rPr>
          <w:rFonts w:ascii="Parisine Office" w:hAnsi="Parisine Office" w:cs="Arial"/>
        </w:rPr>
        <w:t>Toute enveloppe d’envoi remise ouverte au bureau de vote ne sera pas prise en compte.</w:t>
      </w:r>
      <w:r w:rsidR="00B917E5" w:rsidRPr="00B917E5">
        <w:rPr>
          <w:rFonts w:ascii="Parisine Office" w:hAnsi="Parisine Office" w:cs="Arial"/>
        </w:rPr>
        <w:t xml:space="preserve"> </w:t>
      </w:r>
    </w:p>
    <w:p w14:paraId="205778DB" w14:textId="77777777" w:rsidR="00856329" w:rsidRDefault="00856329" w:rsidP="00F37694">
      <w:pPr>
        <w:spacing w:after="0"/>
        <w:rPr>
          <w:rFonts w:ascii="Parisine Office" w:hAnsi="Parisine Office" w:cs="Arial"/>
          <w:b/>
        </w:rPr>
      </w:pPr>
    </w:p>
    <w:p w14:paraId="56C42533" w14:textId="77777777" w:rsidR="00F37694" w:rsidRDefault="00F37694" w:rsidP="00F37694">
      <w:pPr>
        <w:spacing w:after="0"/>
        <w:rPr>
          <w:rFonts w:ascii="Parisine Office" w:hAnsi="Parisine Office" w:cs="Arial"/>
          <w:b/>
        </w:rPr>
      </w:pPr>
    </w:p>
    <w:p w14:paraId="3DD405D8" w14:textId="77777777" w:rsidR="00B917E5" w:rsidRPr="00B917E5" w:rsidRDefault="00B917E5" w:rsidP="00B917E5">
      <w:pPr>
        <w:rPr>
          <w:rFonts w:ascii="Parisine Office" w:hAnsi="Parisine Office" w:cs="Arial"/>
          <w:b/>
        </w:rPr>
      </w:pPr>
      <w:r w:rsidRPr="00B917E5">
        <w:rPr>
          <w:rFonts w:ascii="Parisine Office" w:hAnsi="Parisine Office" w:cs="Arial"/>
          <w:b/>
        </w:rPr>
        <w:lastRenderedPageBreak/>
        <w:t>ARTICLE 1</w:t>
      </w:r>
      <w:r w:rsidR="00C11450">
        <w:rPr>
          <w:rFonts w:ascii="Parisine Office" w:hAnsi="Parisine Office" w:cs="Arial"/>
          <w:b/>
        </w:rPr>
        <w:t>4</w:t>
      </w:r>
      <w:r w:rsidR="00DE6640">
        <w:rPr>
          <w:rFonts w:ascii="Parisine Office" w:hAnsi="Parisine Office" w:cs="Arial"/>
          <w:b/>
        </w:rPr>
        <w:t> : Fin des opérations électorales</w:t>
      </w:r>
    </w:p>
    <w:p w14:paraId="09F11407" w14:textId="77777777" w:rsidR="00B917E5" w:rsidRDefault="00B917E5" w:rsidP="00D939E3">
      <w:pPr>
        <w:jc w:val="both"/>
        <w:rPr>
          <w:rFonts w:ascii="Parisine Office" w:hAnsi="Parisine Office" w:cs="Arial"/>
        </w:rPr>
      </w:pPr>
      <w:r w:rsidRPr="00B917E5">
        <w:rPr>
          <w:rFonts w:ascii="Parisine Office" w:hAnsi="Parisine Office" w:cs="Arial"/>
        </w:rPr>
        <w:t xml:space="preserve">Le bureau électoral de chaque collège procède au dépouillement des votes.  Il compte et annonce le nombre de votants ayant </w:t>
      </w:r>
      <w:r w:rsidR="009F17DA">
        <w:rPr>
          <w:rFonts w:ascii="Parisine Office" w:hAnsi="Parisine Office" w:cs="Arial"/>
        </w:rPr>
        <w:t xml:space="preserve">été </w:t>
      </w:r>
      <w:r w:rsidRPr="00B917E5">
        <w:rPr>
          <w:rFonts w:ascii="Parisine Office" w:hAnsi="Parisine Office" w:cs="Arial"/>
        </w:rPr>
        <w:t>émargé.</w:t>
      </w:r>
    </w:p>
    <w:p w14:paraId="0099FAE2" w14:textId="77777777" w:rsidR="0046285E" w:rsidRPr="0046285E" w:rsidRDefault="0046285E" w:rsidP="00D939E3">
      <w:pPr>
        <w:jc w:val="both"/>
        <w:rPr>
          <w:rFonts w:ascii="Parisine Office" w:hAnsi="Parisine Office" w:cs="Arial"/>
        </w:rPr>
      </w:pPr>
      <w:r w:rsidRPr="0046285E">
        <w:rPr>
          <w:rFonts w:ascii="Parisine Office" w:hAnsi="Parisine Office" w:cs="Arial"/>
        </w:rPr>
        <w:t>Pour être considérés comme valides, les bulletins de vote par correspondance doivent être contenus dans les enveloppes de retour qui comportent la signature du votant au regard de son nom. Les enveloppes non signées ou dont le votant ne peut être identifié sont détruites.</w:t>
      </w:r>
    </w:p>
    <w:p w14:paraId="2E3A5544" w14:textId="77777777" w:rsidR="00B917E5" w:rsidRPr="00B917E5" w:rsidRDefault="00B917E5" w:rsidP="00D939E3">
      <w:pPr>
        <w:spacing w:after="0"/>
        <w:jc w:val="both"/>
        <w:rPr>
          <w:rFonts w:ascii="Parisine Office" w:hAnsi="Parisine Office" w:cs="Arial"/>
        </w:rPr>
      </w:pPr>
      <w:r w:rsidRPr="00B917E5">
        <w:rPr>
          <w:rFonts w:ascii="Parisine Office" w:hAnsi="Parisine Office" w:cs="Arial"/>
        </w:rPr>
        <w:t>Le nombre d'enveloppes (trouvées dans l'urne) doit être concordant avec la liste d'éma</w:t>
      </w:r>
      <w:r>
        <w:rPr>
          <w:rFonts w:ascii="Parisine Office" w:hAnsi="Parisine Office" w:cs="Arial"/>
        </w:rPr>
        <w:t>rgement.</w:t>
      </w:r>
    </w:p>
    <w:p w14:paraId="0EE5EF25" w14:textId="77777777" w:rsidR="00F43207" w:rsidRDefault="00F43207" w:rsidP="00D939E3">
      <w:pPr>
        <w:spacing w:after="0"/>
        <w:jc w:val="both"/>
        <w:rPr>
          <w:rFonts w:ascii="Parisine Office" w:hAnsi="Parisine Office" w:cs="Arial"/>
          <w:b/>
          <w:sz w:val="20"/>
          <w:szCs w:val="20"/>
        </w:rPr>
      </w:pPr>
    </w:p>
    <w:p w14:paraId="26140A77" w14:textId="77777777" w:rsidR="00F37694" w:rsidRPr="00F43207" w:rsidRDefault="00F37694" w:rsidP="00F37694">
      <w:pPr>
        <w:spacing w:after="0"/>
        <w:rPr>
          <w:rFonts w:ascii="Parisine Office" w:hAnsi="Parisine Office" w:cs="Arial"/>
          <w:b/>
          <w:sz w:val="20"/>
          <w:szCs w:val="20"/>
        </w:rPr>
      </w:pPr>
    </w:p>
    <w:p w14:paraId="69E232E9" w14:textId="77777777" w:rsidR="00B917E5" w:rsidRPr="00B917E5" w:rsidRDefault="00B917E5" w:rsidP="00B917E5">
      <w:pPr>
        <w:rPr>
          <w:rFonts w:ascii="Parisine Office" w:hAnsi="Parisine Office" w:cs="Arial"/>
          <w:b/>
        </w:rPr>
      </w:pPr>
      <w:r w:rsidRPr="00B917E5">
        <w:rPr>
          <w:rFonts w:ascii="Parisine Office" w:hAnsi="Parisine Office" w:cs="Arial"/>
          <w:b/>
        </w:rPr>
        <w:t>ARTICLE 1</w:t>
      </w:r>
      <w:r w:rsidR="00C11450">
        <w:rPr>
          <w:rFonts w:ascii="Parisine Office" w:hAnsi="Parisine Office" w:cs="Arial"/>
          <w:b/>
        </w:rPr>
        <w:t>5</w:t>
      </w:r>
      <w:r w:rsidR="00DE6640">
        <w:rPr>
          <w:rFonts w:ascii="Parisine Office" w:hAnsi="Parisine Office" w:cs="Arial"/>
          <w:b/>
        </w:rPr>
        <w:t xml:space="preserve"> : </w:t>
      </w:r>
      <w:r w:rsidR="00E276AA">
        <w:rPr>
          <w:rFonts w:ascii="Parisine Office" w:hAnsi="Parisine Office" w:cs="Arial"/>
          <w:b/>
        </w:rPr>
        <w:t>Les bulletins de vote</w:t>
      </w:r>
    </w:p>
    <w:p w14:paraId="25C7F544" w14:textId="77777777" w:rsidR="00F43207" w:rsidRPr="00B917E5" w:rsidRDefault="00B917E5" w:rsidP="00D939E3">
      <w:pPr>
        <w:jc w:val="both"/>
        <w:rPr>
          <w:rFonts w:ascii="Parisine Office" w:hAnsi="Parisine Office" w:cs="Arial"/>
        </w:rPr>
      </w:pPr>
      <w:r w:rsidRPr="00B917E5">
        <w:rPr>
          <w:rFonts w:ascii="Parisine Office" w:hAnsi="Parisine Office" w:cs="Arial"/>
        </w:rPr>
        <w:t>Si plusieurs bulletins identiques sont trouvés dans la même enveloppe, il ne</w:t>
      </w:r>
      <w:r>
        <w:rPr>
          <w:rFonts w:ascii="Parisine Office" w:hAnsi="Parisine Office" w:cs="Arial"/>
        </w:rPr>
        <w:t xml:space="preserve"> sera compté qu'une seule voix.</w:t>
      </w:r>
    </w:p>
    <w:p w14:paraId="031900FB" w14:textId="77777777" w:rsidR="00B917E5" w:rsidRPr="00B917E5" w:rsidRDefault="00B917E5" w:rsidP="00B917E5">
      <w:pPr>
        <w:spacing w:after="0"/>
        <w:rPr>
          <w:rFonts w:ascii="Parisine Office" w:hAnsi="Parisine Office" w:cs="Arial"/>
        </w:rPr>
      </w:pPr>
      <w:r w:rsidRPr="00B917E5">
        <w:rPr>
          <w:rFonts w:ascii="Parisine Office" w:hAnsi="Parisine Office" w:cs="Arial"/>
        </w:rPr>
        <w:t>De même, seront considérés comme nuls :</w:t>
      </w:r>
    </w:p>
    <w:p w14:paraId="71475766" w14:textId="77777777" w:rsidR="00B917E5" w:rsidRPr="00B917E5" w:rsidRDefault="00B917E5" w:rsidP="00B917E5">
      <w:pPr>
        <w:spacing w:after="0"/>
        <w:ind w:left="284" w:hanging="284"/>
        <w:rPr>
          <w:rFonts w:ascii="Parisine Office" w:hAnsi="Parisine Office" w:cs="Arial"/>
        </w:rPr>
      </w:pPr>
      <w:r w:rsidRPr="00B917E5">
        <w:rPr>
          <w:rFonts w:ascii="Parisine Office" w:hAnsi="Parisine Office" w:cs="Arial"/>
        </w:rPr>
        <w:t xml:space="preserve">- </w:t>
      </w:r>
      <w:r w:rsidRPr="00B917E5">
        <w:rPr>
          <w:rFonts w:ascii="Parisine Office" w:hAnsi="Parisine Office" w:cs="Arial"/>
        </w:rPr>
        <w:tab/>
        <w:t>le bulletin dont tous les noms sont rayés,</w:t>
      </w:r>
    </w:p>
    <w:p w14:paraId="58F0E96E" w14:textId="77777777" w:rsidR="00B917E5" w:rsidRPr="00B917E5" w:rsidRDefault="00B917E5" w:rsidP="00B917E5">
      <w:pPr>
        <w:spacing w:after="0"/>
        <w:ind w:left="284" w:hanging="284"/>
        <w:rPr>
          <w:rFonts w:ascii="Parisine Office" w:hAnsi="Parisine Office" w:cs="Arial"/>
        </w:rPr>
      </w:pPr>
      <w:r w:rsidRPr="00B917E5">
        <w:rPr>
          <w:rFonts w:ascii="Parisine Office" w:hAnsi="Parisine Office" w:cs="Arial"/>
        </w:rPr>
        <w:t xml:space="preserve">- </w:t>
      </w:r>
      <w:r w:rsidRPr="00B917E5">
        <w:rPr>
          <w:rFonts w:ascii="Parisine Office" w:hAnsi="Parisine Office" w:cs="Arial"/>
        </w:rPr>
        <w:tab/>
        <w:t>le bulletin qui comporte le remplacement ou l'adjonction du nom d'une personne n'ayant pas fait acte de candidature,</w:t>
      </w:r>
    </w:p>
    <w:p w14:paraId="2D37F7CE" w14:textId="77777777" w:rsidR="00B917E5" w:rsidRPr="00B917E5" w:rsidRDefault="00B917E5" w:rsidP="00B917E5">
      <w:pPr>
        <w:spacing w:after="0"/>
        <w:ind w:left="284" w:hanging="284"/>
        <w:rPr>
          <w:rFonts w:ascii="Parisine Office" w:hAnsi="Parisine Office" w:cs="Arial"/>
        </w:rPr>
      </w:pPr>
      <w:r w:rsidRPr="00B917E5">
        <w:rPr>
          <w:rFonts w:ascii="Parisine Office" w:hAnsi="Parisine Office" w:cs="Arial"/>
        </w:rPr>
        <w:t xml:space="preserve">- </w:t>
      </w:r>
      <w:r w:rsidRPr="00B917E5">
        <w:rPr>
          <w:rFonts w:ascii="Parisine Office" w:hAnsi="Parisine Office" w:cs="Arial"/>
        </w:rPr>
        <w:tab/>
        <w:t>les bulletins trouvés dans l'urne sans enveloppe ou dans des enveloppes non réglementaires,</w:t>
      </w:r>
    </w:p>
    <w:p w14:paraId="572A6151" w14:textId="77777777" w:rsidR="00B917E5" w:rsidRPr="00B917E5" w:rsidRDefault="00B917E5" w:rsidP="00B917E5">
      <w:pPr>
        <w:spacing w:after="0"/>
        <w:ind w:left="284" w:hanging="284"/>
        <w:rPr>
          <w:rFonts w:ascii="Parisine Office" w:hAnsi="Parisine Office" w:cs="Arial"/>
        </w:rPr>
      </w:pPr>
      <w:r w:rsidRPr="00B917E5">
        <w:rPr>
          <w:rFonts w:ascii="Parisine Office" w:hAnsi="Parisine Office" w:cs="Arial"/>
        </w:rPr>
        <w:t xml:space="preserve">- </w:t>
      </w:r>
      <w:r w:rsidRPr="00B917E5">
        <w:rPr>
          <w:rFonts w:ascii="Parisine Office" w:hAnsi="Parisine Office" w:cs="Arial"/>
        </w:rPr>
        <w:tab/>
        <w:t>les bulletins portant des signes de reconnaissance ou des mentions injurieuses pour les candidats ou les tiers,</w:t>
      </w:r>
    </w:p>
    <w:p w14:paraId="0FE44535" w14:textId="77777777" w:rsidR="00B917E5" w:rsidRPr="00B917E5" w:rsidRDefault="00B917E5" w:rsidP="00B917E5">
      <w:pPr>
        <w:spacing w:after="0"/>
        <w:ind w:left="284" w:hanging="284"/>
        <w:rPr>
          <w:rFonts w:ascii="Parisine Office" w:hAnsi="Parisine Office" w:cs="Arial"/>
        </w:rPr>
      </w:pPr>
      <w:r w:rsidRPr="00B917E5">
        <w:rPr>
          <w:rFonts w:ascii="Parisine Office" w:hAnsi="Parisine Office" w:cs="Arial"/>
        </w:rPr>
        <w:t xml:space="preserve">- </w:t>
      </w:r>
      <w:r w:rsidRPr="00B917E5">
        <w:rPr>
          <w:rFonts w:ascii="Parisine Office" w:hAnsi="Parisine Office" w:cs="Arial"/>
        </w:rPr>
        <w:tab/>
        <w:t>les bulletins illisibles,</w:t>
      </w:r>
    </w:p>
    <w:p w14:paraId="433FC17E" w14:textId="77777777" w:rsidR="00B917E5" w:rsidRPr="00B917E5" w:rsidRDefault="00B917E5" w:rsidP="00B917E5">
      <w:pPr>
        <w:spacing w:after="0"/>
        <w:ind w:left="284" w:hanging="284"/>
        <w:rPr>
          <w:rFonts w:ascii="Parisine Office" w:hAnsi="Parisine Office" w:cs="Arial"/>
        </w:rPr>
      </w:pPr>
      <w:r w:rsidRPr="00B917E5">
        <w:rPr>
          <w:rFonts w:ascii="Parisine Office" w:hAnsi="Parisine Office" w:cs="Arial"/>
        </w:rPr>
        <w:t xml:space="preserve">- </w:t>
      </w:r>
      <w:r w:rsidRPr="00B917E5">
        <w:rPr>
          <w:rFonts w:ascii="Parisine Office" w:hAnsi="Parisine Office" w:cs="Arial"/>
        </w:rPr>
        <w:tab/>
        <w:t>les bulletins panachés,</w:t>
      </w:r>
    </w:p>
    <w:p w14:paraId="7FEEE44C" w14:textId="77777777" w:rsidR="00B917E5" w:rsidRPr="00B917E5" w:rsidRDefault="00B917E5" w:rsidP="00B917E5">
      <w:pPr>
        <w:spacing w:after="0"/>
        <w:ind w:left="284" w:hanging="284"/>
        <w:rPr>
          <w:rFonts w:ascii="Parisine Office" w:hAnsi="Parisine Office" w:cs="Arial"/>
        </w:rPr>
      </w:pPr>
      <w:r w:rsidRPr="00B917E5">
        <w:rPr>
          <w:rFonts w:ascii="Parisine Office" w:hAnsi="Parisine Office" w:cs="Arial"/>
        </w:rPr>
        <w:t xml:space="preserve">- </w:t>
      </w:r>
      <w:r w:rsidRPr="00B917E5">
        <w:rPr>
          <w:rFonts w:ascii="Parisine Office" w:hAnsi="Parisine Office" w:cs="Arial"/>
        </w:rPr>
        <w:tab/>
        <w:t>les bulletins dans lesquels l'ordre de présentation des candidats a été modifié,</w:t>
      </w:r>
    </w:p>
    <w:p w14:paraId="0AB93C89" w14:textId="77777777" w:rsidR="00B917E5" w:rsidRPr="00B917E5" w:rsidRDefault="00B917E5" w:rsidP="00B917E5">
      <w:pPr>
        <w:spacing w:after="0"/>
        <w:ind w:left="284" w:hanging="284"/>
        <w:rPr>
          <w:rFonts w:ascii="Parisine Office" w:hAnsi="Parisine Office" w:cs="Arial"/>
        </w:rPr>
      </w:pPr>
      <w:r w:rsidRPr="00B917E5">
        <w:rPr>
          <w:rFonts w:ascii="Parisine Office" w:hAnsi="Parisine Office" w:cs="Arial"/>
        </w:rPr>
        <w:t xml:space="preserve">- </w:t>
      </w:r>
      <w:r w:rsidRPr="00B917E5">
        <w:rPr>
          <w:rFonts w:ascii="Parisine Office" w:hAnsi="Parisine Office" w:cs="Arial"/>
        </w:rPr>
        <w:tab/>
        <w:t>plusieurs bulletins différents placés dans une même enveloppe.</w:t>
      </w:r>
    </w:p>
    <w:p w14:paraId="7F54103C" w14:textId="77777777" w:rsidR="00B917E5" w:rsidRDefault="00B917E5" w:rsidP="00F37694">
      <w:pPr>
        <w:spacing w:after="0"/>
        <w:ind w:left="284" w:hanging="284"/>
        <w:rPr>
          <w:rFonts w:ascii="Parisine Office" w:hAnsi="Parisine Office" w:cs="Arial"/>
        </w:rPr>
      </w:pPr>
    </w:p>
    <w:p w14:paraId="56FFBE0A" w14:textId="77777777" w:rsidR="00F37694" w:rsidRPr="00B917E5" w:rsidRDefault="00F37694" w:rsidP="00F37694">
      <w:pPr>
        <w:spacing w:after="0"/>
        <w:ind w:left="284" w:hanging="284"/>
        <w:rPr>
          <w:rFonts w:ascii="Parisine Office" w:hAnsi="Parisine Office" w:cs="Arial"/>
        </w:rPr>
      </w:pPr>
    </w:p>
    <w:p w14:paraId="2C2A635F" w14:textId="77777777" w:rsidR="00B917E5" w:rsidRPr="00B917E5" w:rsidRDefault="00B917E5" w:rsidP="00B917E5">
      <w:pPr>
        <w:ind w:left="284" w:hanging="284"/>
        <w:rPr>
          <w:rFonts w:ascii="Parisine Office" w:hAnsi="Parisine Office" w:cs="Arial"/>
          <w:b/>
        </w:rPr>
      </w:pPr>
      <w:r w:rsidRPr="00B917E5">
        <w:rPr>
          <w:rFonts w:ascii="Parisine Office" w:hAnsi="Parisine Office" w:cs="Arial"/>
          <w:b/>
        </w:rPr>
        <w:t>ARTICLE 1</w:t>
      </w:r>
      <w:r w:rsidR="00C11450">
        <w:rPr>
          <w:rFonts w:ascii="Parisine Office" w:hAnsi="Parisine Office" w:cs="Arial"/>
          <w:b/>
        </w:rPr>
        <w:t>6</w:t>
      </w:r>
      <w:r w:rsidR="00DE6640">
        <w:rPr>
          <w:rFonts w:ascii="Parisine Office" w:hAnsi="Parisine Office" w:cs="Arial"/>
          <w:b/>
        </w:rPr>
        <w:t xml:space="preserve"> : </w:t>
      </w:r>
      <w:r w:rsidR="00E276AA">
        <w:rPr>
          <w:rFonts w:ascii="Parisine Office" w:hAnsi="Parisine Office" w:cs="Arial"/>
          <w:b/>
        </w:rPr>
        <w:t xml:space="preserve"> Quorum</w:t>
      </w:r>
    </w:p>
    <w:p w14:paraId="7132EFE7" w14:textId="77777777" w:rsidR="00785B2F" w:rsidRPr="008A1584" w:rsidRDefault="00A61564" w:rsidP="00D939E3">
      <w:pPr>
        <w:jc w:val="both"/>
        <w:rPr>
          <w:rFonts w:ascii="Parisine Office" w:hAnsi="Parisine Office"/>
        </w:rPr>
      </w:pPr>
      <w:r>
        <w:rPr>
          <w:rFonts w:ascii="Parisine Office" w:hAnsi="Parisine Office"/>
        </w:rPr>
        <w:t xml:space="preserve">Au premier tour, </w:t>
      </w:r>
      <w:r w:rsidR="009F17DA">
        <w:rPr>
          <w:rFonts w:ascii="Parisine Office" w:hAnsi="Parisine Office"/>
        </w:rPr>
        <w:t>p</w:t>
      </w:r>
      <w:r w:rsidR="00785B2F" w:rsidRPr="008A1584">
        <w:rPr>
          <w:rFonts w:ascii="Parisine Office" w:hAnsi="Parisine Office"/>
        </w:rPr>
        <w:t>our la détermination du quorum seuls les suffrages valablement exprimés à l'exclusion des votes blancs ou nuls sont pris en compte.</w:t>
      </w:r>
    </w:p>
    <w:p w14:paraId="4A2A5A31" w14:textId="77777777" w:rsidR="001E1830" w:rsidRDefault="00785B2F" w:rsidP="00D939E3">
      <w:pPr>
        <w:spacing w:after="0"/>
        <w:jc w:val="both"/>
        <w:rPr>
          <w:rFonts w:ascii="Parisine Office" w:hAnsi="Parisine Office"/>
          <w:bCs/>
        </w:rPr>
      </w:pPr>
      <w:r w:rsidRPr="008A1584">
        <w:rPr>
          <w:rFonts w:ascii="Parisine Office" w:hAnsi="Parisine Office"/>
          <w:bCs/>
        </w:rPr>
        <w:t xml:space="preserve">Si le nombre des votants est inférieur à la moitié des électeurs inscrits, il est procédé, à un second tour de scrutin pour lequel les électeurs peuvent voter pour des listes </w:t>
      </w:r>
      <w:r w:rsidR="009F05F3">
        <w:rPr>
          <w:rFonts w:ascii="Parisine Office" w:hAnsi="Parisine Office"/>
          <w:bCs/>
        </w:rPr>
        <w:t xml:space="preserve">ou candidatures </w:t>
      </w:r>
      <w:r w:rsidRPr="008A1584">
        <w:rPr>
          <w:rFonts w:ascii="Parisine Office" w:hAnsi="Parisine Office"/>
          <w:bCs/>
        </w:rPr>
        <w:t xml:space="preserve">autres que celles présentées </w:t>
      </w:r>
      <w:r w:rsidR="009F17DA">
        <w:rPr>
          <w:rFonts w:ascii="Parisine Office" w:hAnsi="Parisine Office"/>
          <w:bCs/>
        </w:rPr>
        <w:t>au premier tour</w:t>
      </w:r>
      <w:r w:rsidRPr="008A1584">
        <w:rPr>
          <w:rFonts w:ascii="Parisine Office" w:hAnsi="Parisine Office"/>
          <w:bCs/>
        </w:rPr>
        <w:t>.</w:t>
      </w:r>
    </w:p>
    <w:p w14:paraId="55D2EB95" w14:textId="77777777" w:rsidR="00FC34C6" w:rsidRDefault="00FC34C6" w:rsidP="00F37694">
      <w:pPr>
        <w:spacing w:after="0"/>
        <w:rPr>
          <w:rFonts w:ascii="Parisine Office" w:hAnsi="Parisine Office"/>
          <w:bCs/>
        </w:rPr>
      </w:pPr>
    </w:p>
    <w:p w14:paraId="17A48E8B" w14:textId="77777777" w:rsidR="00F37694" w:rsidRPr="00FC34C6" w:rsidRDefault="00F37694" w:rsidP="00F37694">
      <w:pPr>
        <w:spacing w:after="0"/>
        <w:rPr>
          <w:rFonts w:ascii="Parisine Office" w:hAnsi="Parisine Office"/>
          <w:bCs/>
        </w:rPr>
      </w:pPr>
    </w:p>
    <w:p w14:paraId="1EFD350D" w14:textId="77777777" w:rsidR="00B917E5" w:rsidRPr="00B917E5" w:rsidRDefault="00B917E5" w:rsidP="00B917E5">
      <w:pPr>
        <w:rPr>
          <w:rFonts w:ascii="Parisine Office" w:hAnsi="Parisine Office" w:cs="Arial"/>
          <w:b/>
        </w:rPr>
      </w:pPr>
      <w:r w:rsidRPr="00B917E5">
        <w:rPr>
          <w:rFonts w:ascii="Parisine Office" w:hAnsi="Parisine Office" w:cs="Arial"/>
          <w:b/>
        </w:rPr>
        <w:t>ARTICLE 1</w:t>
      </w:r>
      <w:r w:rsidR="00C11450">
        <w:rPr>
          <w:rFonts w:ascii="Parisine Office" w:hAnsi="Parisine Office" w:cs="Arial"/>
          <w:b/>
        </w:rPr>
        <w:t>7</w:t>
      </w:r>
      <w:r w:rsidR="00DE6640">
        <w:rPr>
          <w:rFonts w:ascii="Parisine Office" w:hAnsi="Parisine Office" w:cs="Arial"/>
          <w:b/>
        </w:rPr>
        <w:t> : Procès-verbal</w:t>
      </w:r>
    </w:p>
    <w:p w14:paraId="72E9034B" w14:textId="77777777" w:rsidR="00941095" w:rsidRPr="006B3FD8" w:rsidRDefault="00941095" w:rsidP="00D939E3">
      <w:pPr>
        <w:spacing w:after="0" w:line="240" w:lineRule="atLeast"/>
        <w:jc w:val="both"/>
        <w:rPr>
          <w:rFonts w:ascii="Parisine Office" w:hAnsi="Parisine Office" w:cs="Arial"/>
        </w:rPr>
      </w:pPr>
      <w:r w:rsidRPr="008A1584">
        <w:rPr>
          <w:rFonts w:ascii="Parisine Office" w:hAnsi="Parisine Office" w:cs="Arial"/>
        </w:rPr>
        <w:t>Lorsque le nom d’un candidat a été raturé, les ratures ne sont pas prises en compte si leur nombre est inférieur à 10% des suffrages exprimés en faveur de la liste sur laquelle figure ce candidat</w:t>
      </w:r>
      <w:r w:rsidR="00B917E5" w:rsidRPr="00856329">
        <w:rPr>
          <w:rFonts w:ascii="Parisine Office" w:hAnsi="Parisine Office" w:cs="Arial"/>
        </w:rPr>
        <w:t>.</w:t>
      </w:r>
    </w:p>
    <w:p w14:paraId="703050B3" w14:textId="77777777" w:rsidR="00B917E5" w:rsidRDefault="00941095" w:rsidP="00D939E3">
      <w:pPr>
        <w:spacing w:after="0" w:line="240" w:lineRule="atLeast"/>
        <w:jc w:val="both"/>
        <w:rPr>
          <w:rFonts w:ascii="Parisine Office" w:hAnsi="Parisine Office" w:cs="Arial"/>
        </w:rPr>
      </w:pPr>
      <w:r w:rsidRPr="009A3040">
        <w:rPr>
          <w:rFonts w:ascii="Parisine Office" w:hAnsi="Parisine Office" w:cs="Arial"/>
        </w:rPr>
        <w:t xml:space="preserve">Dans ce cas, les candidats sont proclamés élus dans </w:t>
      </w:r>
      <w:r w:rsidRPr="006E1B72">
        <w:rPr>
          <w:rFonts w:ascii="Parisine Office" w:hAnsi="Parisine Office" w:cs="Arial"/>
        </w:rPr>
        <w:t>l’ordre de présentation.</w:t>
      </w:r>
      <w:r w:rsidR="00B917E5" w:rsidRPr="008A1584">
        <w:rPr>
          <w:rFonts w:ascii="Parisine Office" w:hAnsi="Parisine Office" w:cs="Arial"/>
        </w:rPr>
        <w:t xml:space="preserve"> En</w:t>
      </w:r>
      <w:r w:rsidR="00B917E5" w:rsidRPr="00B917E5">
        <w:rPr>
          <w:rFonts w:ascii="Parisine Office" w:hAnsi="Parisine Office" w:cs="Arial"/>
        </w:rPr>
        <w:t xml:space="preserve"> cas d'égalité et conformément à la loi, le candidat le plus âgé sera déclaré élu.</w:t>
      </w:r>
    </w:p>
    <w:p w14:paraId="0894D7FE" w14:textId="77777777" w:rsidR="00AC01E3" w:rsidRPr="008A1584" w:rsidRDefault="00AC01E3" w:rsidP="008A1584">
      <w:pPr>
        <w:spacing w:after="0" w:line="240" w:lineRule="atLeast"/>
        <w:rPr>
          <w:rFonts w:ascii="Parisine Office" w:hAnsi="Parisine Office" w:cs="Arial"/>
          <w:color w:val="FF0000"/>
        </w:rPr>
      </w:pPr>
    </w:p>
    <w:p w14:paraId="512EF394" w14:textId="77777777" w:rsidR="00B917E5" w:rsidRPr="00B917E5" w:rsidRDefault="00B917E5" w:rsidP="00D939E3">
      <w:pPr>
        <w:jc w:val="both"/>
        <w:rPr>
          <w:rFonts w:ascii="Parisine Office" w:hAnsi="Parisine Office" w:cs="Arial"/>
        </w:rPr>
      </w:pPr>
      <w:r w:rsidRPr="00B917E5">
        <w:rPr>
          <w:rFonts w:ascii="Parisine Office" w:hAnsi="Parisine Office" w:cs="Arial"/>
        </w:rPr>
        <w:t>Les résultats des opérations de dépouillement, effectuées par le bureau de vote, seront co</w:t>
      </w:r>
      <w:r w:rsidR="00510779">
        <w:rPr>
          <w:rFonts w:ascii="Parisine Office" w:hAnsi="Parisine Office" w:cs="Arial"/>
        </w:rPr>
        <w:t>nsigné</w:t>
      </w:r>
      <w:r>
        <w:rPr>
          <w:rFonts w:ascii="Parisine Office" w:hAnsi="Parisine Office" w:cs="Arial"/>
        </w:rPr>
        <w:t>s dans un procès-verbal.</w:t>
      </w:r>
    </w:p>
    <w:p w14:paraId="11435979" w14:textId="77777777" w:rsidR="00B917E5" w:rsidRPr="00B917E5" w:rsidRDefault="00B917E5" w:rsidP="00D939E3">
      <w:pPr>
        <w:jc w:val="both"/>
        <w:rPr>
          <w:rFonts w:ascii="Parisine Office" w:hAnsi="Parisine Office" w:cs="Arial"/>
        </w:rPr>
      </w:pPr>
      <w:r w:rsidRPr="00B917E5">
        <w:rPr>
          <w:rFonts w:ascii="Parisine Office" w:hAnsi="Parisine Office" w:cs="Arial"/>
        </w:rPr>
        <w:t>Des procès-verbaux, distincts pour le dépouillement des votes, émis en vue de l'élection des titulaires d'une part, et des suppléants d'autre part, porteront donc suivant le cas la mention "titulaire" ou "suppléant" et comporteront obligatoirement les indications suivantes :</w:t>
      </w:r>
    </w:p>
    <w:p w14:paraId="5FCC2F3A" w14:textId="77777777" w:rsidR="00B917E5" w:rsidRPr="00B917E5" w:rsidRDefault="00B917E5" w:rsidP="00B917E5">
      <w:pPr>
        <w:spacing w:after="0"/>
        <w:rPr>
          <w:rFonts w:ascii="Parisine Office" w:hAnsi="Parisine Office" w:cs="Arial"/>
        </w:rPr>
      </w:pPr>
      <w:r w:rsidRPr="00B917E5">
        <w:rPr>
          <w:rFonts w:ascii="Parisine Office" w:hAnsi="Parisine Office" w:cs="Arial"/>
        </w:rPr>
        <w:t>- le nombre de votants,</w:t>
      </w:r>
    </w:p>
    <w:p w14:paraId="373CADB8" w14:textId="77777777" w:rsidR="00B917E5" w:rsidRPr="00B917E5" w:rsidRDefault="00B917E5" w:rsidP="00B917E5">
      <w:pPr>
        <w:spacing w:after="0"/>
        <w:rPr>
          <w:rFonts w:ascii="Parisine Office" w:hAnsi="Parisine Office" w:cs="Arial"/>
        </w:rPr>
      </w:pPr>
      <w:r w:rsidRPr="00B917E5">
        <w:rPr>
          <w:rFonts w:ascii="Parisine Office" w:hAnsi="Parisine Office" w:cs="Arial"/>
        </w:rPr>
        <w:lastRenderedPageBreak/>
        <w:t>- le nombre de bulletins blancs ou nuls,</w:t>
      </w:r>
    </w:p>
    <w:p w14:paraId="2DE14A08" w14:textId="77777777" w:rsidR="00B917E5" w:rsidRPr="00B917E5" w:rsidRDefault="00B917E5" w:rsidP="00B917E5">
      <w:pPr>
        <w:spacing w:after="0"/>
        <w:rPr>
          <w:rFonts w:ascii="Parisine Office" w:hAnsi="Parisine Office" w:cs="Arial"/>
        </w:rPr>
      </w:pPr>
      <w:r w:rsidRPr="00B917E5">
        <w:rPr>
          <w:rFonts w:ascii="Parisine Office" w:hAnsi="Parisine Office" w:cs="Arial"/>
        </w:rPr>
        <w:t>- le nombre de suffrages valablement exprimés.</w:t>
      </w:r>
    </w:p>
    <w:p w14:paraId="36E1D4BF" w14:textId="77777777" w:rsidR="00B917E5" w:rsidRPr="00B917E5" w:rsidRDefault="00B917E5" w:rsidP="00B917E5">
      <w:pPr>
        <w:rPr>
          <w:rFonts w:ascii="Parisine Office" w:hAnsi="Parisine Office" w:cs="Arial"/>
        </w:rPr>
      </w:pPr>
    </w:p>
    <w:p w14:paraId="10AB73F0" w14:textId="77777777" w:rsidR="00B917E5" w:rsidRPr="00B917E5" w:rsidRDefault="00B917E5" w:rsidP="00D939E3">
      <w:pPr>
        <w:jc w:val="both"/>
        <w:rPr>
          <w:rFonts w:ascii="Parisine Office" w:hAnsi="Parisine Office" w:cs="Arial"/>
        </w:rPr>
      </w:pPr>
      <w:r w:rsidRPr="00B917E5">
        <w:rPr>
          <w:rFonts w:ascii="Parisine Office" w:hAnsi="Parisine Office" w:cs="Arial"/>
        </w:rPr>
        <w:t>Les membres du bureau électoral signaleront sur les procès-verbaux toutes les anomalies constatées au cours du dépouillement et signeront le</w:t>
      </w:r>
      <w:r>
        <w:rPr>
          <w:rFonts w:ascii="Parisine Office" w:hAnsi="Parisine Office" w:cs="Arial"/>
        </w:rPr>
        <w:t>s originaux des procès-verbaux.</w:t>
      </w:r>
    </w:p>
    <w:p w14:paraId="1C8B7BC8" w14:textId="77777777" w:rsidR="00B917E5" w:rsidRPr="00B917E5" w:rsidRDefault="00B917E5" w:rsidP="00D939E3">
      <w:pPr>
        <w:spacing w:after="0"/>
        <w:jc w:val="both"/>
        <w:rPr>
          <w:rFonts w:ascii="Parisine Office" w:hAnsi="Parisine Office" w:cs="Arial"/>
        </w:rPr>
      </w:pPr>
      <w:r w:rsidRPr="00B917E5">
        <w:rPr>
          <w:rFonts w:ascii="Parisine Office" w:hAnsi="Parisine Office" w:cs="Arial"/>
        </w:rPr>
        <w:t>Les résultats définitifs seront consignés dans un procès-verbal établi suivant les mêmes règles que ci-dessus. En outre, une copie du procès-verbal définitif sera affiché</w:t>
      </w:r>
      <w:r w:rsidR="00510779">
        <w:rPr>
          <w:rFonts w:ascii="Parisine Office" w:hAnsi="Parisine Office" w:cs="Arial"/>
        </w:rPr>
        <w:t>e</w:t>
      </w:r>
      <w:r w:rsidRPr="00B917E5">
        <w:rPr>
          <w:rFonts w:ascii="Parisine Office" w:hAnsi="Parisine Office" w:cs="Arial"/>
        </w:rPr>
        <w:t xml:space="preserve"> dans l'entreprise</w:t>
      </w:r>
      <w:r w:rsidR="0046285E">
        <w:rPr>
          <w:rFonts w:ascii="Parisine Office" w:hAnsi="Parisine Office" w:cs="Arial"/>
        </w:rPr>
        <w:t xml:space="preserve">, </w:t>
      </w:r>
      <w:r w:rsidR="0046285E" w:rsidRPr="0046285E">
        <w:rPr>
          <w:rFonts w:ascii="Parisine Office" w:hAnsi="Parisine Office" w:cs="Arial"/>
        </w:rPr>
        <w:t xml:space="preserve">une sera </w:t>
      </w:r>
      <w:r w:rsidR="0046285E">
        <w:rPr>
          <w:rFonts w:ascii="Parisine Office" w:hAnsi="Parisine Office" w:cs="Arial"/>
        </w:rPr>
        <w:t>remise</w:t>
      </w:r>
      <w:r w:rsidR="0046285E" w:rsidRPr="0046285E">
        <w:rPr>
          <w:rFonts w:ascii="Parisine Office" w:hAnsi="Parisine Office" w:cs="Arial"/>
        </w:rPr>
        <w:t xml:space="preserve"> aux organisations syndicales </w:t>
      </w:r>
      <w:r w:rsidRPr="00B917E5">
        <w:rPr>
          <w:rFonts w:ascii="Parisine Office" w:hAnsi="Parisine Office" w:cs="Arial"/>
        </w:rPr>
        <w:t>et une adressée à l'Inspect</w:t>
      </w:r>
      <w:r w:rsidR="000835DD">
        <w:rPr>
          <w:rFonts w:ascii="Parisine Office" w:hAnsi="Parisine Office" w:cs="Arial"/>
        </w:rPr>
        <w:t>ion</w:t>
      </w:r>
      <w:r w:rsidRPr="00B917E5">
        <w:rPr>
          <w:rFonts w:ascii="Parisine Office" w:hAnsi="Parisine Office" w:cs="Arial"/>
        </w:rPr>
        <w:t xml:space="preserve"> du travail.</w:t>
      </w:r>
    </w:p>
    <w:p w14:paraId="2E1866F9" w14:textId="77777777" w:rsidR="009F05F3" w:rsidRDefault="009F05F3" w:rsidP="00F37694">
      <w:pPr>
        <w:spacing w:after="0"/>
        <w:rPr>
          <w:rFonts w:ascii="Parisine Office" w:hAnsi="Parisine Office" w:cs="Arial"/>
          <w:b/>
        </w:rPr>
      </w:pPr>
    </w:p>
    <w:p w14:paraId="79332496" w14:textId="77777777" w:rsidR="00F37694" w:rsidRDefault="00F37694" w:rsidP="00F37694">
      <w:pPr>
        <w:spacing w:after="0"/>
        <w:rPr>
          <w:rFonts w:ascii="Parisine Office" w:hAnsi="Parisine Office" w:cs="Arial"/>
          <w:b/>
        </w:rPr>
      </w:pPr>
    </w:p>
    <w:p w14:paraId="3A0F8F4B" w14:textId="77777777" w:rsidR="009F04D4" w:rsidRDefault="009F04D4" w:rsidP="00B917E5">
      <w:pPr>
        <w:rPr>
          <w:rFonts w:ascii="Parisine Office" w:hAnsi="Parisine Office" w:cs="Arial"/>
          <w:b/>
        </w:rPr>
      </w:pPr>
      <w:r>
        <w:rPr>
          <w:rFonts w:ascii="Parisine Office" w:hAnsi="Parisine Office" w:cs="Arial"/>
          <w:b/>
        </w:rPr>
        <w:t>ARTICLE 1</w:t>
      </w:r>
      <w:r w:rsidR="00C11450">
        <w:rPr>
          <w:rFonts w:ascii="Parisine Office" w:hAnsi="Parisine Office" w:cs="Arial"/>
          <w:b/>
        </w:rPr>
        <w:t>8</w:t>
      </w:r>
      <w:r w:rsidRPr="009F04D4">
        <w:rPr>
          <w:rFonts w:ascii="Parisine Office" w:hAnsi="Parisine Office" w:cs="Arial"/>
          <w:b/>
        </w:rPr>
        <w:t xml:space="preserve"> : </w:t>
      </w:r>
      <w:r>
        <w:rPr>
          <w:rFonts w:ascii="Parisine Office" w:hAnsi="Parisine Office" w:cs="Arial"/>
          <w:b/>
        </w:rPr>
        <w:t>Durée et publicité du présent protocole d’accord préélectoral</w:t>
      </w:r>
    </w:p>
    <w:p w14:paraId="01F91361" w14:textId="77777777" w:rsidR="009F04D4" w:rsidRDefault="009F04D4" w:rsidP="00D939E3">
      <w:pPr>
        <w:jc w:val="both"/>
        <w:rPr>
          <w:rFonts w:ascii="Parisine Office" w:hAnsi="Parisine Office" w:cs="Arial"/>
        </w:rPr>
      </w:pPr>
      <w:r>
        <w:rPr>
          <w:rFonts w:ascii="Parisine Office" w:hAnsi="Parisine Office" w:cs="Arial"/>
        </w:rPr>
        <w:t xml:space="preserve">Le présent protocole d’accord est conclu pour les élections </w:t>
      </w:r>
      <w:r w:rsidR="009F17DA">
        <w:rPr>
          <w:rFonts w:ascii="Parisine Office" w:hAnsi="Parisine Office" w:cs="Arial"/>
        </w:rPr>
        <w:t>des membres du Conseil de discipline (mandat 20</w:t>
      </w:r>
      <w:r w:rsidR="008D7237">
        <w:rPr>
          <w:rFonts w:ascii="Parisine Office" w:hAnsi="Parisine Office" w:cs="Arial"/>
        </w:rPr>
        <w:t>2</w:t>
      </w:r>
      <w:r w:rsidR="006917AE">
        <w:rPr>
          <w:rFonts w:ascii="Parisine Office" w:hAnsi="Parisine Office" w:cs="Arial"/>
        </w:rPr>
        <w:t>5</w:t>
      </w:r>
      <w:r w:rsidR="009F17DA">
        <w:rPr>
          <w:rFonts w:ascii="Parisine Office" w:hAnsi="Parisine Office" w:cs="Arial"/>
        </w:rPr>
        <w:t>-20</w:t>
      </w:r>
      <w:r w:rsidR="008D7237">
        <w:rPr>
          <w:rFonts w:ascii="Parisine Office" w:hAnsi="Parisine Office" w:cs="Arial"/>
        </w:rPr>
        <w:t>2</w:t>
      </w:r>
      <w:r w:rsidR="006917AE">
        <w:rPr>
          <w:rFonts w:ascii="Parisine Office" w:hAnsi="Parisine Office" w:cs="Arial"/>
        </w:rPr>
        <w:t>9</w:t>
      </w:r>
      <w:r w:rsidR="009F17DA">
        <w:rPr>
          <w:rFonts w:ascii="Parisine Office" w:hAnsi="Parisine Office" w:cs="Arial"/>
        </w:rPr>
        <w:t xml:space="preserve"> du CSE)</w:t>
      </w:r>
      <w:r w:rsidR="00EE28F7">
        <w:rPr>
          <w:rFonts w:ascii="Parisine Office" w:hAnsi="Parisine Office" w:cs="Arial"/>
        </w:rPr>
        <w:t xml:space="preserve"> soit 4 ans.</w:t>
      </w:r>
    </w:p>
    <w:p w14:paraId="4B692FA1" w14:textId="77777777" w:rsidR="009F05F3" w:rsidRPr="009F05F3" w:rsidRDefault="009F05F3" w:rsidP="009F05F3">
      <w:pPr>
        <w:jc w:val="both"/>
        <w:rPr>
          <w:rFonts w:ascii="Parisine Office" w:hAnsi="Parisine Office" w:cs="Arial"/>
        </w:rPr>
      </w:pPr>
      <w:r w:rsidRPr="009F05F3">
        <w:rPr>
          <w:rFonts w:ascii="Parisine Office" w:hAnsi="Parisine Office" w:cs="Arial"/>
        </w:rPr>
        <w:t>Conformément à l’article D. 2231-4 du Code du travail, le présent Accord sera déposé sur la plateforme de télé-procédure du ministère du travail.</w:t>
      </w:r>
    </w:p>
    <w:p w14:paraId="1D550098" w14:textId="77777777" w:rsidR="009F05F3" w:rsidRPr="009F05F3" w:rsidRDefault="00EC254F" w:rsidP="009F05F3">
      <w:pPr>
        <w:jc w:val="both"/>
        <w:rPr>
          <w:rFonts w:ascii="Parisine Office" w:hAnsi="Parisine Office" w:cs="Arial"/>
        </w:rPr>
      </w:pPr>
      <w:r w:rsidRPr="00EC254F">
        <w:rPr>
          <w:rFonts w:ascii="Parisine Office" w:hAnsi="Parisine Office" w:cs="Arial"/>
        </w:rPr>
        <w:t xml:space="preserve">Un exemplaire sera en outre adressé au Greffe du Conseil de prud'hommes du lieu de la conclusion du présent Accord. </w:t>
      </w:r>
      <w:r w:rsidR="009F05F3" w:rsidRPr="009F05F3">
        <w:rPr>
          <w:rFonts w:ascii="Parisine Office" w:hAnsi="Parisine Office" w:cs="Arial"/>
        </w:rPr>
        <w:t xml:space="preserve">Un exemplaire sera également établi pour chaque Partie. </w:t>
      </w:r>
    </w:p>
    <w:p w14:paraId="61048E2D" w14:textId="77777777" w:rsidR="009F05F3" w:rsidRDefault="009F05F3" w:rsidP="009F05F3">
      <w:pPr>
        <w:jc w:val="both"/>
        <w:rPr>
          <w:rFonts w:ascii="Parisine Office" w:hAnsi="Parisine Office" w:cs="Arial"/>
        </w:rPr>
      </w:pPr>
      <w:r w:rsidRPr="009F05F3">
        <w:rPr>
          <w:rFonts w:ascii="Parisine Office" w:hAnsi="Parisine Office" w:cs="Arial"/>
        </w:rPr>
        <w:t xml:space="preserve">Le présent Accord sera notifié à l’ensemble des organisations syndicales représentatives dans l’entreprise et non signataires de celui-ci. </w:t>
      </w:r>
    </w:p>
    <w:p w14:paraId="06CF2EB7" w14:textId="77777777" w:rsidR="00985456" w:rsidRPr="009F05F3" w:rsidRDefault="00985456" w:rsidP="009F05F3">
      <w:pPr>
        <w:jc w:val="both"/>
        <w:rPr>
          <w:rFonts w:ascii="Parisine Office" w:hAnsi="Parisine Office" w:cs="Arial"/>
        </w:rPr>
      </w:pPr>
      <w:r w:rsidRPr="00985456">
        <w:rPr>
          <w:rFonts w:ascii="Parisine Office" w:hAnsi="Parisine Office" w:cs="Arial"/>
        </w:rPr>
        <w:t>Il sera affiché sur les panneaux réservés à la campagne électorale à Antony et Wissous.</w:t>
      </w:r>
    </w:p>
    <w:p w14:paraId="553FD834" w14:textId="77777777" w:rsidR="009F05F3" w:rsidRPr="009F05F3" w:rsidRDefault="009F05F3" w:rsidP="009F05F3">
      <w:pPr>
        <w:jc w:val="both"/>
        <w:rPr>
          <w:rFonts w:ascii="Parisine Office" w:hAnsi="Parisine Office" w:cs="Arial"/>
        </w:rPr>
      </w:pPr>
      <w:r w:rsidRPr="009F05F3">
        <w:rPr>
          <w:rFonts w:ascii="Parisine Office" w:hAnsi="Parisine Office" w:cs="Arial"/>
        </w:rPr>
        <w:t xml:space="preserve">Enfin en application des articles R. 2262-1, R. 2262-2 et R. 2262-3 du Code du travail, il sera transmis aux représentants du personnel et information de cet accord sera faite par tous moyens aux salariés. </w:t>
      </w:r>
    </w:p>
    <w:p w14:paraId="0D5625CD" w14:textId="77777777" w:rsidR="009F05F3" w:rsidRDefault="009F05F3" w:rsidP="007E653F">
      <w:pPr>
        <w:spacing w:before="360"/>
        <w:jc w:val="both"/>
        <w:rPr>
          <w:rFonts w:ascii="Parisine Office" w:hAnsi="Parisine Office" w:cs="Arial"/>
        </w:rPr>
      </w:pPr>
    </w:p>
    <w:p w14:paraId="3CF4D3F5" w14:textId="77777777" w:rsidR="00B917E5" w:rsidRDefault="00B917E5" w:rsidP="007E653F">
      <w:pPr>
        <w:spacing w:before="360"/>
        <w:jc w:val="both"/>
        <w:rPr>
          <w:rFonts w:ascii="Parisine Office" w:hAnsi="Parisine Office" w:cs="Arial"/>
        </w:rPr>
      </w:pPr>
      <w:r w:rsidRPr="00B917E5">
        <w:rPr>
          <w:rFonts w:ascii="Parisine Office" w:hAnsi="Parisine Office" w:cs="Arial"/>
        </w:rPr>
        <w:t xml:space="preserve">Fait à Wissous, le </w:t>
      </w:r>
      <w:r w:rsidR="006917AE">
        <w:rPr>
          <w:rFonts w:ascii="Parisine Office" w:hAnsi="Parisine Office" w:cs="Arial"/>
        </w:rPr>
        <w:t>24 juin 2025</w:t>
      </w:r>
      <w:r w:rsidR="00815B42">
        <w:rPr>
          <w:rFonts w:ascii="Parisine Office" w:hAnsi="Parisine Office" w:cs="Arial"/>
        </w:rPr>
        <w:t xml:space="preserve"> </w:t>
      </w:r>
      <w:r w:rsidRPr="00B917E5">
        <w:rPr>
          <w:rFonts w:ascii="Parisine Office" w:hAnsi="Parisine Office" w:cs="Arial"/>
        </w:rPr>
        <w:t xml:space="preserve">en </w:t>
      </w:r>
      <w:r w:rsidR="00092107">
        <w:rPr>
          <w:rFonts w:ascii="Parisine Office" w:hAnsi="Parisine Office" w:cs="Arial"/>
        </w:rPr>
        <w:t>cinq</w:t>
      </w:r>
      <w:r w:rsidR="00775473">
        <w:rPr>
          <w:rFonts w:ascii="Parisine Office" w:hAnsi="Parisine Office" w:cs="Arial"/>
        </w:rPr>
        <w:t xml:space="preserve"> </w:t>
      </w:r>
      <w:r w:rsidRPr="00B917E5">
        <w:rPr>
          <w:rFonts w:ascii="Parisine Office" w:hAnsi="Parisine Office" w:cs="Arial"/>
        </w:rPr>
        <w:t xml:space="preserve">exemplaires originaux dont chacune des parties a reçu un exemplaire dûment </w:t>
      </w:r>
      <w:r w:rsidR="0055464E">
        <w:rPr>
          <w:rFonts w:ascii="Parisine Office" w:hAnsi="Parisine Office" w:cs="Arial"/>
        </w:rPr>
        <w:t>signé.</w:t>
      </w:r>
    </w:p>
    <w:p w14:paraId="17743779" w14:textId="77777777" w:rsidR="009F05F3" w:rsidRDefault="009F05F3" w:rsidP="009F05F3">
      <w:pPr>
        <w:spacing w:after="0"/>
        <w:rPr>
          <w:rFonts w:ascii="Parisine Office" w:eastAsia="SimSun" w:hAnsi="Parisine Office" w:cs="Calibri"/>
          <w:sz w:val="24"/>
          <w:szCs w:val="24"/>
          <w:lang w:eastAsia="zh-CN"/>
        </w:rPr>
      </w:pPr>
    </w:p>
    <w:p w14:paraId="6080CBC9" w14:textId="77777777" w:rsidR="009F05F3" w:rsidRPr="009F05F3" w:rsidRDefault="009F05F3" w:rsidP="009F05F3">
      <w:pPr>
        <w:spacing w:after="0"/>
        <w:rPr>
          <w:rFonts w:ascii="Parisine Office" w:eastAsia="SimSun" w:hAnsi="Parisine Office" w:cs="Calibri"/>
          <w:sz w:val="24"/>
          <w:szCs w:val="24"/>
          <w:lang w:eastAsia="zh-CN"/>
        </w:rPr>
      </w:pPr>
    </w:p>
    <w:p w14:paraId="4816CC04" w14:textId="77777777" w:rsidR="009F05F3" w:rsidRPr="009F05F3" w:rsidRDefault="009F05F3" w:rsidP="009F05F3">
      <w:pPr>
        <w:spacing w:after="0"/>
        <w:rPr>
          <w:rFonts w:ascii="Parisine Office" w:eastAsia="SimSun" w:hAnsi="Parisine Office" w:cs="Calibri"/>
          <w:sz w:val="24"/>
          <w:szCs w:val="24"/>
          <w:lang w:eastAsia="zh-CN"/>
        </w:rPr>
      </w:pPr>
    </w:p>
    <w:p w14:paraId="2D9D81CE" w14:textId="77777777" w:rsidR="009F05F3" w:rsidRDefault="009F05F3" w:rsidP="009F05F3">
      <w:pPr>
        <w:spacing w:after="0"/>
        <w:rPr>
          <w:rFonts w:ascii="Parisine Office" w:eastAsia="SimSun" w:hAnsi="Parisine Office" w:cs="Calibri"/>
          <w:b/>
          <w:sz w:val="24"/>
          <w:szCs w:val="24"/>
          <w:lang w:eastAsia="zh-CN"/>
        </w:rPr>
      </w:pPr>
      <w:r w:rsidRPr="009F05F3">
        <w:rPr>
          <w:rFonts w:ascii="Parisine Office" w:eastAsia="SimSun" w:hAnsi="Parisine Office" w:cs="Calibri"/>
          <w:b/>
          <w:sz w:val="24"/>
          <w:szCs w:val="24"/>
          <w:lang w:eastAsia="zh-CN"/>
        </w:rPr>
        <w:t>Pour l’organisation syndicale UNSA</w:t>
      </w:r>
      <w:r w:rsidRPr="009F05F3">
        <w:rPr>
          <w:rFonts w:ascii="Parisine Office" w:eastAsia="SimSun" w:hAnsi="Parisine Office" w:cs="Calibri"/>
          <w:b/>
          <w:sz w:val="24"/>
          <w:szCs w:val="24"/>
          <w:lang w:eastAsia="zh-CN"/>
        </w:rPr>
        <w:tab/>
      </w:r>
      <w:r w:rsidRPr="009F05F3">
        <w:rPr>
          <w:rFonts w:ascii="Parisine Office" w:eastAsia="SimSun" w:hAnsi="Parisine Office" w:cs="Calibri"/>
          <w:b/>
          <w:sz w:val="24"/>
          <w:szCs w:val="24"/>
          <w:lang w:eastAsia="zh-CN"/>
        </w:rPr>
        <w:tab/>
      </w:r>
      <w:r w:rsidRPr="009F05F3">
        <w:rPr>
          <w:rFonts w:ascii="Parisine Office" w:eastAsia="SimSun" w:hAnsi="Parisine Office" w:cs="Calibri"/>
          <w:b/>
          <w:sz w:val="24"/>
          <w:szCs w:val="24"/>
          <w:lang w:eastAsia="zh-CN"/>
        </w:rPr>
        <w:tab/>
      </w:r>
      <w:r w:rsidRPr="009F05F3">
        <w:rPr>
          <w:rFonts w:ascii="Parisine Office" w:eastAsia="SimSun" w:hAnsi="Parisine Office" w:cs="Calibri"/>
          <w:b/>
          <w:sz w:val="24"/>
          <w:szCs w:val="24"/>
          <w:lang w:eastAsia="zh-CN"/>
        </w:rPr>
        <w:tab/>
        <w:t>Pour la Direction</w:t>
      </w:r>
    </w:p>
    <w:p w14:paraId="0E899933" w14:textId="77777777" w:rsidR="009F05F3" w:rsidRPr="009F05F3" w:rsidRDefault="009F05F3" w:rsidP="009F05F3">
      <w:pPr>
        <w:spacing w:after="0"/>
        <w:rPr>
          <w:rFonts w:ascii="Parisine Office" w:eastAsia="SimSun" w:hAnsi="Parisine Office" w:cs="Calibri"/>
          <w:b/>
          <w:sz w:val="24"/>
          <w:szCs w:val="24"/>
          <w:lang w:eastAsia="zh-CN"/>
        </w:rPr>
      </w:pPr>
    </w:p>
    <w:p w14:paraId="4FC6F971" w14:textId="77777777" w:rsidR="009F05F3" w:rsidRPr="009F05F3" w:rsidRDefault="009F05F3" w:rsidP="009F05F3">
      <w:pPr>
        <w:spacing w:after="0"/>
        <w:rPr>
          <w:rFonts w:ascii="Parisine Office" w:eastAsia="SimSun" w:hAnsi="Parisine Office" w:cs="Calibri"/>
          <w:sz w:val="24"/>
          <w:szCs w:val="24"/>
          <w:lang w:eastAsia="zh-CN"/>
        </w:rPr>
      </w:pPr>
    </w:p>
    <w:p w14:paraId="1F5C3B92" w14:textId="77777777" w:rsidR="009F05F3" w:rsidRPr="009F05F3" w:rsidRDefault="009F05F3" w:rsidP="009F05F3">
      <w:pPr>
        <w:spacing w:after="0"/>
        <w:rPr>
          <w:rFonts w:ascii="Parisine Office" w:eastAsia="SimSun" w:hAnsi="Parisine Office" w:cs="Calibri"/>
          <w:sz w:val="24"/>
          <w:szCs w:val="24"/>
          <w:lang w:eastAsia="zh-CN"/>
        </w:rPr>
      </w:pPr>
    </w:p>
    <w:p w14:paraId="30660983" w14:textId="77777777" w:rsidR="009F05F3" w:rsidRDefault="009F05F3" w:rsidP="009F05F3">
      <w:pPr>
        <w:spacing w:after="0"/>
        <w:rPr>
          <w:rFonts w:ascii="Parisine Office" w:eastAsia="SimSun" w:hAnsi="Parisine Office" w:cs="Calibri"/>
          <w:sz w:val="24"/>
          <w:szCs w:val="24"/>
          <w:lang w:eastAsia="zh-CN"/>
        </w:rPr>
      </w:pPr>
    </w:p>
    <w:p w14:paraId="5587A647" w14:textId="77777777" w:rsidR="00FF6EEC" w:rsidRDefault="00FF6EEC" w:rsidP="009F05F3">
      <w:pPr>
        <w:spacing w:after="0"/>
        <w:rPr>
          <w:rFonts w:ascii="Parisine Office" w:eastAsia="SimSun" w:hAnsi="Parisine Office" w:cs="Calibri"/>
          <w:sz w:val="24"/>
          <w:szCs w:val="24"/>
          <w:lang w:eastAsia="zh-CN"/>
        </w:rPr>
      </w:pPr>
    </w:p>
    <w:p w14:paraId="5002DAC4" w14:textId="77777777" w:rsidR="00FF6EEC" w:rsidRDefault="00FF6EEC" w:rsidP="009F05F3">
      <w:pPr>
        <w:spacing w:after="0"/>
        <w:rPr>
          <w:rFonts w:ascii="Parisine Office" w:eastAsia="SimSun" w:hAnsi="Parisine Office" w:cs="Calibri"/>
          <w:sz w:val="24"/>
          <w:szCs w:val="24"/>
          <w:lang w:eastAsia="zh-CN"/>
        </w:rPr>
      </w:pPr>
    </w:p>
    <w:p w14:paraId="188F7D67" w14:textId="77777777" w:rsidR="00FF6EEC" w:rsidRDefault="00FF6EEC" w:rsidP="009F05F3">
      <w:pPr>
        <w:spacing w:after="0"/>
        <w:rPr>
          <w:rFonts w:ascii="Parisine Office" w:eastAsia="SimSun" w:hAnsi="Parisine Office" w:cs="Calibri"/>
          <w:sz w:val="24"/>
          <w:szCs w:val="24"/>
          <w:lang w:eastAsia="zh-CN"/>
        </w:rPr>
      </w:pPr>
    </w:p>
    <w:p w14:paraId="53CA96FB" w14:textId="77777777" w:rsidR="00C251C8" w:rsidRDefault="00C251C8" w:rsidP="009F05F3">
      <w:pPr>
        <w:spacing w:after="0"/>
        <w:rPr>
          <w:rFonts w:ascii="Parisine Office" w:eastAsia="SimSun" w:hAnsi="Parisine Office" w:cs="Calibri"/>
          <w:sz w:val="24"/>
          <w:szCs w:val="24"/>
          <w:lang w:eastAsia="zh-CN"/>
        </w:rPr>
      </w:pPr>
    </w:p>
    <w:p w14:paraId="1E0F0EBA" w14:textId="77777777" w:rsidR="00FF6EEC" w:rsidRPr="00C251C8" w:rsidRDefault="00FF6EEC" w:rsidP="009F05F3">
      <w:pPr>
        <w:spacing w:after="0"/>
        <w:rPr>
          <w:rFonts w:ascii="Parisine Office" w:eastAsia="SimSun" w:hAnsi="Parisine Office" w:cs="Calibri"/>
          <w:lang w:eastAsia="zh-CN"/>
        </w:rPr>
      </w:pPr>
    </w:p>
    <w:p w14:paraId="42B4AC7E" w14:textId="77777777" w:rsidR="00FF6EEC" w:rsidRDefault="00FF6EEC" w:rsidP="00776C1E">
      <w:pPr>
        <w:spacing w:after="0"/>
        <w:rPr>
          <w:rFonts w:ascii="Parisine Office" w:hAnsi="Parisine Office"/>
        </w:rPr>
      </w:pPr>
    </w:p>
    <w:sectPr w:rsidR="00FF6EEC" w:rsidSect="0037109C">
      <w:headerReference w:type="even" r:id="rId11"/>
      <w:headerReference w:type="default" r:id="rId12"/>
      <w:footerReference w:type="default" r:id="rId13"/>
      <w:headerReference w:type="first" r:id="rId14"/>
      <w:pgSz w:w="11906" w:h="16838" w:code="9"/>
      <w:pgMar w:top="1418" w:right="1588" w:bottom="1418" w:left="1418" w:header="964"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BC7D26" w14:textId="77777777" w:rsidR="000A7042" w:rsidRDefault="000A7042" w:rsidP="0058647A">
      <w:pPr>
        <w:spacing w:after="0"/>
      </w:pPr>
      <w:r>
        <w:separator/>
      </w:r>
    </w:p>
  </w:endnote>
  <w:endnote w:type="continuationSeparator" w:id="0">
    <w:p w14:paraId="4DC59B62" w14:textId="77777777" w:rsidR="000A7042" w:rsidRDefault="000A7042" w:rsidP="0058647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arisine Office">
    <w:panose1 w:val="020B0503050000020004"/>
    <w:charset w:val="00"/>
    <w:family w:val="swiss"/>
    <w:pitch w:val="variable"/>
    <w:sig w:usb0="A00000EF" w:usb1="5000204B" w:usb2="00000000" w:usb3="00000000" w:csb0="0000008B"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Univers (WN)">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arisine Office Ptf">
    <w:altName w:val="Arial"/>
    <w:panose1 w:val="00000000000000000000"/>
    <w:charset w:val="00"/>
    <w:family w:val="swiss"/>
    <w:notTrueType/>
    <w:pitch w:val="variable"/>
    <w:sig w:usb0="00000001" w:usb1="00000000" w:usb2="00000000" w:usb3="00000000" w:csb0="00000093"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202897" w14:textId="77777777" w:rsidR="000C692A" w:rsidRPr="00FC0D75" w:rsidRDefault="008618FD" w:rsidP="00FC0D75">
    <w:pPr>
      <w:tabs>
        <w:tab w:val="center" w:pos="4450"/>
        <w:tab w:val="right" w:pos="8900"/>
      </w:tabs>
      <w:rPr>
        <w:rFonts w:ascii="Parisine Office" w:hAnsi="Parisine Office"/>
        <w:sz w:val="20"/>
        <w:szCs w:val="20"/>
      </w:rPr>
    </w:pPr>
    <w:r>
      <w:rPr>
        <w:rFonts w:ascii="Parisine Office" w:hAnsi="Parisine Office"/>
        <w:sz w:val="20"/>
        <w:szCs w:val="20"/>
      </w:rPr>
      <w:tab/>
    </w:r>
    <w:r>
      <w:rPr>
        <w:rFonts w:ascii="Parisine Office" w:hAnsi="Parisine Office"/>
        <w:sz w:val="20"/>
        <w:szCs w:val="20"/>
      </w:rPr>
      <w:tab/>
    </w:r>
    <w:r w:rsidR="000C692A" w:rsidRPr="00FC0D75">
      <w:rPr>
        <w:rFonts w:ascii="Parisine Office" w:hAnsi="Parisine Office"/>
        <w:sz w:val="20"/>
        <w:szCs w:val="20"/>
      </w:rPr>
      <w:t xml:space="preserve">Page </w:t>
    </w:r>
    <w:r w:rsidR="000C692A" w:rsidRPr="00FC0D75">
      <w:rPr>
        <w:rFonts w:ascii="Parisine Office" w:hAnsi="Parisine Office"/>
        <w:sz w:val="20"/>
        <w:szCs w:val="20"/>
      </w:rPr>
      <w:fldChar w:fldCharType="begin"/>
    </w:r>
    <w:r w:rsidR="000C692A" w:rsidRPr="00FC0D75">
      <w:rPr>
        <w:rFonts w:ascii="Parisine Office" w:hAnsi="Parisine Office"/>
        <w:sz w:val="20"/>
        <w:szCs w:val="20"/>
      </w:rPr>
      <w:instrText xml:space="preserve"> PAGE </w:instrText>
    </w:r>
    <w:r w:rsidR="000C692A" w:rsidRPr="00FC0D75">
      <w:rPr>
        <w:rFonts w:ascii="Parisine Office" w:hAnsi="Parisine Office"/>
        <w:sz w:val="20"/>
        <w:szCs w:val="20"/>
      </w:rPr>
      <w:fldChar w:fldCharType="separate"/>
    </w:r>
    <w:r w:rsidR="009F05F3">
      <w:rPr>
        <w:rFonts w:ascii="Parisine Office" w:hAnsi="Parisine Office"/>
        <w:noProof/>
        <w:sz w:val="20"/>
        <w:szCs w:val="20"/>
      </w:rPr>
      <w:t>7</w:t>
    </w:r>
    <w:r w:rsidR="000C692A" w:rsidRPr="00FC0D75">
      <w:rPr>
        <w:rFonts w:ascii="Parisine Office" w:hAnsi="Parisine Office"/>
        <w:sz w:val="20"/>
        <w:szCs w:val="20"/>
      </w:rPr>
      <w:fldChar w:fldCharType="end"/>
    </w:r>
    <w:r w:rsidR="000C692A" w:rsidRPr="00FC0D75">
      <w:rPr>
        <w:rFonts w:ascii="Parisine Office" w:hAnsi="Parisine Office"/>
        <w:sz w:val="20"/>
        <w:szCs w:val="20"/>
      </w:rPr>
      <w:t xml:space="preserve"> sur </w:t>
    </w:r>
    <w:r w:rsidR="000C692A" w:rsidRPr="00FC0D75">
      <w:rPr>
        <w:rFonts w:ascii="Parisine Office" w:hAnsi="Parisine Office"/>
        <w:sz w:val="20"/>
        <w:szCs w:val="20"/>
      </w:rPr>
      <w:fldChar w:fldCharType="begin"/>
    </w:r>
    <w:r w:rsidR="000C692A" w:rsidRPr="00FC0D75">
      <w:rPr>
        <w:rFonts w:ascii="Parisine Office" w:hAnsi="Parisine Office"/>
        <w:sz w:val="20"/>
        <w:szCs w:val="20"/>
      </w:rPr>
      <w:instrText xml:space="preserve"> NUMPAGES  </w:instrText>
    </w:r>
    <w:r w:rsidR="000C692A" w:rsidRPr="00FC0D75">
      <w:rPr>
        <w:rFonts w:ascii="Parisine Office" w:hAnsi="Parisine Office"/>
        <w:sz w:val="20"/>
        <w:szCs w:val="20"/>
      </w:rPr>
      <w:fldChar w:fldCharType="separate"/>
    </w:r>
    <w:r w:rsidR="009F05F3">
      <w:rPr>
        <w:rFonts w:ascii="Parisine Office" w:hAnsi="Parisine Office"/>
        <w:noProof/>
        <w:sz w:val="20"/>
        <w:szCs w:val="20"/>
      </w:rPr>
      <w:t>7</w:t>
    </w:r>
    <w:r w:rsidR="000C692A" w:rsidRPr="00FC0D75">
      <w:rPr>
        <w:rFonts w:ascii="Parisine Office" w:hAnsi="Parisine Office"/>
        <w:sz w:val="20"/>
        <w:szCs w:val="20"/>
      </w:rPr>
      <w:fldChar w:fldCharType="end"/>
    </w:r>
  </w:p>
  <w:p w14:paraId="70C211FA" w14:textId="77777777" w:rsidR="000C692A" w:rsidRDefault="000C692A">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494AD0" w14:textId="77777777" w:rsidR="000A7042" w:rsidRDefault="000A7042" w:rsidP="0058647A">
      <w:pPr>
        <w:spacing w:after="0"/>
      </w:pPr>
      <w:r>
        <w:separator/>
      </w:r>
    </w:p>
  </w:footnote>
  <w:footnote w:type="continuationSeparator" w:id="0">
    <w:p w14:paraId="01BDD1DB" w14:textId="77777777" w:rsidR="000A7042" w:rsidRDefault="000A7042" w:rsidP="0058647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AE6860" w14:textId="77777777" w:rsidR="00557021" w:rsidRDefault="00557021">
    <w:pPr>
      <w:pStyle w:val="En-tte"/>
    </w:pPr>
    <w:r>
      <w:rPr>
        <w:noProof/>
      </w:rPr>
      <w:pict w14:anchorId="7A0ADCD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7" type="#_x0000_t136" style="position:absolute;margin-left:0;margin-top:0;width:435.35pt;height:192.05pt;rotation:315;z-index:-251658240;mso-position-horizontal:center;mso-position-horizontal-relative:margin;mso-position-vertical:center;mso-position-vertical-relative:margin" o:allowincell="f" fillcolor="silver" stroked="f">
          <v:fill opacity=".5"/>
          <v:textpath style="font-family:&quot;Calibri&quot;;font-size:1pt" string="PROJET"/>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D8D546" w14:textId="77777777" w:rsidR="000C692A" w:rsidRDefault="000C692A">
    <w:pPr>
      <w:pStyle w:val="En-tte"/>
    </w:pPr>
    <w:r>
      <w:t xml:space="preserve">   </w:t>
    </w:r>
    <w:r>
      <w:rPr>
        <w:rFonts w:ascii="Arial" w:hAnsi="Arial"/>
        <w:sz w:val="20"/>
      </w:rPr>
      <w:t xml:space="preserve">                          </w:t>
    </w:r>
  </w:p>
  <w:p w14:paraId="2A7AAE4E" w14:textId="77777777" w:rsidR="000C692A" w:rsidRDefault="000C692A">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107679" w14:textId="77777777" w:rsidR="00557021" w:rsidRDefault="00557021">
    <w:pPr>
      <w:pStyle w:val="En-tte"/>
    </w:pPr>
    <w:r>
      <w:rPr>
        <w:noProof/>
      </w:rPr>
      <w:pict w14:anchorId="0DC78DA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 o:spid="_x0000_s1026" type="#_x0000_t136" style="position:absolute;margin-left:0;margin-top:0;width:435.35pt;height:192.05pt;rotation:315;z-index:-251659264;mso-position-horizontal:center;mso-position-horizontal-relative:margin;mso-position-vertical:center;mso-position-vertical-relative:margin" o:allowincell="f" fillcolor="silver" stroked="f">
          <v:fill opacity=".5"/>
          <v:textpath style="font-family:&quot;Calibri&quot;;font-size:1pt" string="PROJET"/>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8A4731"/>
    <w:multiLevelType w:val="hybridMultilevel"/>
    <w:tmpl w:val="B9E4CE42"/>
    <w:lvl w:ilvl="0" w:tplc="040C0001">
      <w:start w:val="1"/>
      <w:numFmt w:val="bullet"/>
      <w:lvlText w:val=""/>
      <w:lvlJc w:val="left"/>
      <w:pPr>
        <w:tabs>
          <w:tab w:val="num" w:pos="360"/>
        </w:tabs>
        <w:ind w:left="360" w:hanging="360"/>
      </w:pPr>
      <w:rPr>
        <w:rFonts w:ascii="Symbol" w:hAnsi="Symbol" w:hint="default"/>
      </w:rPr>
    </w:lvl>
    <w:lvl w:ilvl="1" w:tplc="040C0003" w:tentative="1">
      <w:start w:val="1"/>
      <w:numFmt w:val="bullet"/>
      <w:lvlText w:val="o"/>
      <w:lvlJc w:val="left"/>
      <w:pPr>
        <w:tabs>
          <w:tab w:val="num" w:pos="1080"/>
        </w:tabs>
        <w:ind w:left="1080" w:hanging="360"/>
      </w:pPr>
      <w:rPr>
        <w:rFonts w:ascii="Courier New" w:hAnsi="Courier New" w:cs="Courier New" w:hint="default"/>
      </w:rPr>
    </w:lvl>
    <w:lvl w:ilvl="2" w:tplc="040C0005" w:tentative="1">
      <w:start w:val="1"/>
      <w:numFmt w:val="bullet"/>
      <w:lvlText w:val=""/>
      <w:lvlJc w:val="left"/>
      <w:pPr>
        <w:tabs>
          <w:tab w:val="num" w:pos="1800"/>
        </w:tabs>
        <w:ind w:left="1800" w:hanging="360"/>
      </w:pPr>
      <w:rPr>
        <w:rFonts w:ascii="Wingdings" w:hAnsi="Wingdings" w:hint="default"/>
      </w:rPr>
    </w:lvl>
    <w:lvl w:ilvl="3" w:tplc="040C0001" w:tentative="1">
      <w:start w:val="1"/>
      <w:numFmt w:val="bullet"/>
      <w:lvlText w:val=""/>
      <w:lvlJc w:val="left"/>
      <w:pPr>
        <w:tabs>
          <w:tab w:val="num" w:pos="2520"/>
        </w:tabs>
        <w:ind w:left="2520" w:hanging="360"/>
      </w:pPr>
      <w:rPr>
        <w:rFonts w:ascii="Symbol" w:hAnsi="Symbol" w:hint="default"/>
      </w:rPr>
    </w:lvl>
    <w:lvl w:ilvl="4" w:tplc="040C0003" w:tentative="1">
      <w:start w:val="1"/>
      <w:numFmt w:val="bullet"/>
      <w:lvlText w:val="o"/>
      <w:lvlJc w:val="left"/>
      <w:pPr>
        <w:tabs>
          <w:tab w:val="num" w:pos="3240"/>
        </w:tabs>
        <w:ind w:left="3240" w:hanging="360"/>
      </w:pPr>
      <w:rPr>
        <w:rFonts w:ascii="Courier New" w:hAnsi="Courier New" w:cs="Courier New" w:hint="default"/>
      </w:rPr>
    </w:lvl>
    <w:lvl w:ilvl="5" w:tplc="040C0005" w:tentative="1">
      <w:start w:val="1"/>
      <w:numFmt w:val="bullet"/>
      <w:lvlText w:val=""/>
      <w:lvlJc w:val="left"/>
      <w:pPr>
        <w:tabs>
          <w:tab w:val="num" w:pos="3960"/>
        </w:tabs>
        <w:ind w:left="3960" w:hanging="360"/>
      </w:pPr>
      <w:rPr>
        <w:rFonts w:ascii="Wingdings" w:hAnsi="Wingdings" w:hint="default"/>
      </w:rPr>
    </w:lvl>
    <w:lvl w:ilvl="6" w:tplc="040C0001" w:tentative="1">
      <w:start w:val="1"/>
      <w:numFmt w:val="bullet"/>
      <w:lvlText w:val=""/>
      <w:lvlJc w:val="left"/>
      <w:pPr>
        <w:tabs>
          <w:tab w:val="num" w:pos="4680"/>
        </w:tabs>
        <w:ind w:left="4680" w:hanging="360"/>
      </w:pPr>
      <w:rPr>
        <w:rFonts w:ascii="Symbol" w:hAnsi="Symbol" w:hint="default"/>
      </w:rPr>
    </w:lvl>
    <w:lvl w:ilvl="7" w:tplc="040C0003" w:tentative="1">
      <w:start w:val="1"/>
      <w:numFmt w:val="bullet"/>
      <w:lvlText w:val="o"/>
      <w:lvlJc w:val="left"/>
      <w:pPr>
        <w:tabs>
          <w:tab w:val="num" w:pos="5400"/>
        </w:tabs>
        <w:ind w:left="5400" w:hanging="360"/>
      </w:pPr>
      <w:rPr>
        <w:rFonts w:ascii="Courier New" w:hAnsi="Courier New" w:cs="Courier New" w:hint="default"/>
      </w:rPr>
    </w:lvl>
    <w:lvl w:ilvl="8" w:tplc="040C0005" w:tentative="1">
      <w:start w:val="1"/>
      <w:numFmt w:val="bullet"/>
      <w:lvlText w:val=""/>
      <w:lvlJc w:val="left"/>
      <w:pPr>
        <w:tabs>
          <w:tab w:val="num" w:pos="6120"/>
        </w:tabs>
        <w:ind w:left="6120" w:hanging="360"/>
      </w:pPr>
      <w:rPr>
        <w:rFonts w:ascii="Wingdings" w:hAnsi="Wingdings" w:hint="default"/>
      </w:rPr>
    </w:lvl>
  </w:abstractNum>
  <w:abstractNum w:abstractNumId="1" w15:restartNumberingAfterBreak="0">
    <w:nsid w:val="162A0647"/>
    <w:multiLevelType w:val="hybridMultilevel"/>
    <w:tmpl w:val="E982D31C"/>
    <w:lvl w:ilvl="0" w:tplc="78FCBBEA">
      <w:start w:val="1"/>
      <w:numFmt w:val="bullet"/>
      <w:lvlText w:val=""/>
      <w:lvlJc w:val="left"/>
      <w:pPr>
        <w:tabs>
          <w:tab w:val="num" w:pos="720"/>
        </w:tabs>
        <w:ind w:left="720" w:hanging="360"/>
      </w:pPr>
      <w:rPr>
        <w:rFonts w:ascii="Symbol" w:hAnsi="Symbol" w:hint="default"/>
        <w:color w:val="auto"/>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A2234C7"/>
    <w:multiLevelType w:val="hybridMultilevel"/>
    <w:tmpl w:val="F6AE050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EEF6A97"/>
    <w:multiLevelType w:val="hybridMultilevel"/>
    <w:tmpl w:val="D64A5DD8"/>
    <w:lvl w:ilvl="0" w:tplc="30F0B0E2">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223333E5"/>
    <w:multiLevelType w:val="hybridMultilevel"/>
    <w:tmpl w:val="F25E96F4"/>
    <w:lvl w:ilvl="0" w:tplc="3D6A9A6E">
      <w:numFmt w:val="bullet"/>
      <w:lvlText w:val="•"/>
      <w:lvlJc w:val="left"/>
      <w:pPr>
        <w:ind w:left="1065" w:hanging="705"/>
      </w:pPr>
      <w:rPr>
        <w:rFonts w:ascii="Parisine Office" w:eastAsia="Calibri" w:hAnsi="Parisine Office"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238566B5"/>
    <w:multiLevelType w:val="hybridMultilevel"/>
    <w:tmpl w:val="B2E8FAFA"/>
    <w:lvl w:ilvl="0" w:tplc="78FCBBEA">
      <w:start w:val="1"/>
      <w:numFmt w:val="bullet"/>
      <w:lvlText w:val=""/>
      <w:lvlJc w:val="left"/>
      <w:pPr>
        <w:tabs>
          <w:tab w:val="num" w:pos="1572"/>
        </w:tabs>
        <w:ind w:left="1572" w:hanging="360"/>
      </w:pPr>
      <w:rPr>
        <w:rFonts w:ascii="Symbol" w:hAnsi="Symbol" w:hint="default"/>
        <w:color w:val="auto"/>
      </w:rPr>
    </w:lvl>
    <w:lvl w:ilvl="1" w:tplc="040C0003">
      <w:start w:val="1"/>
      <w:numFmt w:val="bullet"/>
      <w:lvlText w:val="o"/>
      <w:lvlJc w:val="left"/>
      <w:pPr>
        <w:tabs>
          <w:tab w:val="num" w:pos="2292"/>
        </w:tabs>
        <w:ind w:left="2292" w:hanging="360"/>
      </w:pPr>
      <w:rPr>
        <w:rFonts w:ascii="Courier New" w:hAnsi="Courier New" w:cs="Courier New" w:hint="default"/>
      </w:rPr>
    </w:lvl>
    <w:lvl w:ilvl="2" w:tplc="040C0005" w:tentative="1">
      <w:start w:val="1"/>
      <w:numFmt w:val="bullet"/>
      <w:lvlText w:val=""/>
      <w:lvlJc w:val="left"/>
      <w:pPr>
        <w:tabs>
          <w:tab w:val="num" w:pos="3012"/>
        </w:tabs>
        <w:ind w:left="3012" w:hanging="360"/>
      </w:pPr>
      <w:rPr>
        <w:rFonts w:ascii="Wingdings" w:hAnsi="Wingdings" w:hint="default"/>
      </w:rPr>
    </w:lvl>
    <w:lvl w:ilvl="3" w:tplc="040C0001" w:tentative="1">
      <w:start w:val="1"/>
      <w:numFmt w:val="bullet"/>
      <w:lvlText w:val=""/>
      <w:lvlJc w:val="left"/>
      <w:pPr>
        <w:tabs>
          <w:tab w:val="num" w:pos="3732"/>
        </w:tabs>
        <w:ind w:left="3732" w:hanging="360"/>
      </w:pPr>
      <w:rPr>
        <w:rFonts w:ascii="Symbol" w:hAnsi="Symbol" w:hint="default"/>
      </w:rPr>
    </w:lvl>
    <w:lvl w:ilvl="4" w:tplc="040C0003" w:tentative="1">
      <w:start w:val="1"/>
      <w:numFmt w:val="bullet"/>
      <w:lvlText w:val="o"/>
      <w:lvlJc w:val="left"/>
      <w:pPr>
        <w:tabs>
          <w:tab w:val="num" w:pos="4452"/>
        </w:tabs>
        <w:ind w:left="4452" w:hanging="360"/>
      </w:pPr>
      <w:rPr>
        <w:rFonts w:ascii="Courier New" w:hAnsi="Courier New" w:cs="Courier New" w:hint="default"/>
      </w:rPr>
    </w:lvl>
    <w:lvl w:ilvl="5" w:tplc="040C0005" w:tentative="1">
      <w:start w:val="1"/>
      <w:numFmt w:val="bullet"/>
      <w:lvlText w:val=""/>
      <w:lvlJc w:val="left"/>
      <w:pPr>
        <w:tabs>
          <w:tab w:val="num" w:pos="5172"/>
        </w:tabs>
        <w:ind w:left="5172" w:hanging="360"/>
      </w:pPr>
      <w:rPr>
        <w:rFonts w:ascii="Wingdings" w:hAnsi="Wingdings" w:hint="default"/>
      </w:rPr>
    </w:lvl>
    <w:lvl w:ilvl="6" w:tplc="040C0001" w:tentative="1">
      <w:start w:val="1"/>
      <w:numFmt w:val="bullet"/>
      <w:lvlText w:val=""/>
      <w:lvlJc w:val="left"/>
      <w:pPr>
        <w:tabs>
          <w:tab w:val="num" w:pos="5892"/>
        </w:tabs>
        <w:ind w:left="5892" w:hanging="360"/>
      </w:pPr>
      <w:rPr>
        <w:rFonts w:ascii="Symbol" w:hAnsi="Symbol" w:hint="default"/>
      </w:rPr>
    </w:lvl>
    <w:lvl w:ilvl="7" w:tplc="040C0003" w:tentative="1">
      <w:start w:val="1"/>
      <w:numFmt w:val="bullet"/>
      <w:lvlText w:val="o"/>
      <w:lvlJc w:val="left"/>
      <w:pPr>
        <w:tabs>
          <w:tab w:val="num" w:pos="6612"/>
        </w:tabs>
        <w:ind w:left="6612" w:hanging="360"/>
      </w:pPr>
      <w:rPr>
        <w:rFonts w:ascii="Courier New" w:hAnsi="Courier New" w:cs="Courier New" w:hint="default"/>
      </w:rPr>
    </w:lvl>
    <w:lvl w:ilvl="8" w:tplc="040C0005" w:tentative="1">
      <w:start w:val="1"/>
      <w:numFmt w:val="bullet"/>
      <w:lvlText w:val=""/>
      <w:lvlJc w:val="left"/>
      <w:pPr>
        <w:tabs>
          <w:tab w:val="num" w:pos="7332"/>
        </w:tabs>
        <w:ind w:left="7332" w:hanging="360"/>
      </w:pPr>
      <w:rPr>
        <w:rFonts w:ascii="Wingdings" w:hAnsi="Wingdings" w:hint="default"/>
      </w:rPr>
    </w:lvl>
  </w:abstractNum>
  <w:abstractNum w:abstractNumId="6" w15:restartNumberingAfterBreak="0">
    <w:nsid w:val="24C00F1C"/>
    <w:multiLevelType w:val="hybridMultilevel"/>
    <w:tmpl w:val="B0145C0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2AA83956"/>
    <w:multiLevelType w:val="hybridMultilevel"/>
    <w:tmpl w:val="927C3F64"/>
    <w:lvl w:ilvl="0" w:tplc="040C0001">
      <w:start w:val="1"/>
      <w:numFmt w:val="bullet"/>
      <w:lvlText w:val=""/>
      <w:lvlJc w:val="left"/>
      <w:pPr>
        <w:ind w:left="720" w:hanging="360"/>
      </w:pPr>
      <w:rPr>
        <w:rFonts w:ascii="Symbol" w:hAnsi="Symbol" w:hint="default"/>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8" w15:restartNumberingAfterBreak="0">
    <w:nsid w:val="2DF01CED"/>
    <w:multiLevelType w:val="hybridMultilevel"/>
    <w:tmpl w:val="EBA0E1D0"/>
    <w:lvl w:ilvl="0" w:tplc="78FCBBEA">
      <w:start w:val="1"/>
      <w:numFmt w:val="bullet"/>
      <w:lvlText w:val=""/>
      <w:lvlJc w:val="left"/>
      <w:pPr>
        <w:tabs>
          <w:tab w:val="num" w:pos="720"/>
        </w:tabs>
        <w:ind w:left="720" w:hanging="360"/>
      </w:pPr>
      <w:rPr>
        <w:rFonts w:ascii="Symbol" w:hAnsi="Symbol" w:hint="default"/>
        <w:color w:val="auto"/>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B14F81"/>
    <w:multiLevelType w:val="hybridMultilevel"/>
    <w:tmpl w:val="04569372"/>
    <w:lvl w:ilvl="0" w:tplc="7CBCDF48">
      <w:start w:val="1"/>
      <w:numFmt w:val="bullet"/>
      <w:lvlText w:val=""/>
      <w:lvlJc w:val="left"/>
      <w:pPr>
        <w:ind w:left="720" w:hanging="360"/>
      </w:pPr>
      <w:rPr>
        <w:rFonts w:ascii="Symbol" w:hAnsi="Symbol" w:hint="default"/>
        <w:sz w:val="20"/>
        <w:szCs w:val="20"/>
      </w:rPr>
    </w:lvl>
    <w:lvl w:ilvl="1" w:tplc="0452FF08">
      <w:numFmt w:val="bullet"/>
      <w:lvlText w:val="•"/>
      <w:lvlJc w:val="left"/>
      <w:pPr>
        <w:ind w:left="1440" w:hanging="360"/>
      </w:pPr>
      <w:rPr>
        <w:rFonts w:ascii="Parisine Office" w:eastAsia="Calibri" w:hAnsi="Parisine Office" w:cs="Arial"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38072819"/>
    <w:multiLevelType w:val="hybridMultilevel"/>
    <w:tmpl w:val="0F3CF03A"/>
    <w:lvl w:ilvl="0" w:tplc="DB6075D2">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3DAD4A34"/>
    <w:multiLevelType w:val="hybridMultilevel"/>
    <w:tmpl w:val="DED649BE"/>
    <w:lvl w:ilvl="0" w:tplc="7CBCDF48">
      <w:start w:val="1"/>
      <w:numFmt w:val="bullet"/>
      <w:lvlText w:val=""/>
      <w:lvlJc w:val="left"/>
      <w:pPr>
        <w:ind w:left="720" w:hanging="360"/>
      </w:pPr>
      <w:rPr>
        <w:rFonts w:ascii="Symbol" w:hAnsi="Symbol" w:hint="default"/>
        <w:sz w:val="20"/>
        <w:szCs w:val="2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4DCA7B8B"/>
    <w:multiLevelType w:val="hybridMultilevel"/>
    <w:tmpl w:val="9B0EF32E"/>
    <w:lvl w:ilvl="0" w:tplc="78FCBBEA">
      <w:start w:val="1"/>
      <w:numFmt w:val="bullet"/>
      <w:lvlText w:val=""/>
      <w:lvlJc w:val="left"/>
      <w:pPr>
        <w:tabs>
          <w:tab w:val="num" w:pos="360"/>
        </w:tabs>
        <w:ind w:left="360" w:hanging="360"/>
      </w:pPr>
      <w:rPr>
        <w:rFonts w:ascii="Symbol" w:hAnsi="Symbol" w:hint="default"/>
        <w:color w:val="auto"/>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C1296D"/>
    <w:multiLevelType w:val="hybridMultilevel"/>
    <w:tmpl w:val="06A2DFB8"/>
    <w:lvl w:ilvl="0" w:tplc="78FCBBEA">
      <w:start w:val="1"/>
      <w:numFmt w:val="bullet"/>
      <w:lvlText w:val=""/>
      <w:lvlJc w:val="left"/>
      <w:pPr>
        <w:tabs>
          <w:tab w:val="num" w:pos="360"/>
        </w:tabs>
        <w:ind w:left="360" w:hanging="360"/>
      </w:pPr>
      <w:rPr>
        <w:rFonts w:ascii="Symbol" w:hAnsi="Symbol" w:hint="default"/>
        <w:color w:val="auto"/>
      </w:rPr>
    </w:lvl>
    <w:lvl w:ilvl="1" w:tplc="040C0003" w:tentative="1">
      <w:start w:val="1"/>
      <w:numFmt w:val="bullet"/>
      <w:lvlText w:val="o"/>
      <w:lvlJc w:val="left"/>
      <w:pPr>
        <w:tabs>
          <w:tab w:val="num" w:pos="1080"/>
        </w:tabs>
        <w:ind w:left="1080" w:hanging="360"/>
      </w:pPr>
      <w:rPr>
        <w:rFonts w:ascii="Courier New" w:hAnsi="Courier New" w:cs="Courier New" w:hint="default"/>
      </w:rPr>
    </w:lvl>
    <w:lvl w:ilvl="2" w:tplc="040C0005" w:tentative="1">
      <w:start w:val="1"/>
      <w:numFmt w:val="bullet"/>
      <w:lvlText w:val=""/>
      <w:lvlJc w:val="left"/>
      <w:pPr>
        <w:tabs>
          <w:tab w:val="num" w:pos="1800"/>
        </w:tabs>
        <w:ind w:left="1800" w:hanging="360"/>
      </w:pPr>
      <w:rPr>
        <w:rFonts w:ascii="Wingdings" w:hAnsi="Wingdings" w:hint="default"/>
      </w:rPr>
    </w:lvl>
    <w:lvl w:ilvl="3" w:tplc="040C0001" w:tentative="1">
      <w:start w:val="1"/>
      <w:numFmt w:val="bullet"/>
      <w:lvlText w:val=""/>
      <w:lvlJc w:val="left"/>
      <w:pPr>
        <w:tabs>
          <w:tab w:val="num" w:pos="2520"/>
        </w:tabs>
        <w:ind w:left="2520" w:hanging="360"/>
      </w:pPr>
      <w:rPr>
        <w:rFonts w:ascii="Symbol" w:hAnsi="Symbol" w:hint="default"/>
      </w:rPr>
    </w:lvl>
    <w:lvl w:ilvl="4" w:tplc="040C0003" w:tentative="1">
      <w:start w:val="1"/>
      <w:numFmt w:val="bullet"/>
      <w:lvlText w:val="o"/>
      <w:lvlJc w:val="left"/>
      <w:pPr>
        <w:tabs>
          <w:tab w:val="num" w:pos="3240"/>
        </w:tabs>
        <w:ind w:left="3240" w:hanging="360"/>
      </w:pPr>
      <w:rPr>
        <w:rFonts w:ascii="Courier New" w:hAnsi="Courier New" w:cs="Courier New" w:hint="default"/>
      </w:rPr>
    </w:lvl>
    <w:lvl w:ilvl="5" w:tplc="040C0005" w:tentative="1">
      <w:start w:val="1"/>
      <w:numFmt w:val="bullet"/>
      <w:lvlText w:val=""/>
      <w:lvlJc w:val="left"/>
      <w:pPr>
        <w:tabs>
          <w:tab w:val="num" w:pos="3960"/>
        </w:tabs>
        <w:ind w:left="3960" w:hanging="360"/>
      </w:pPr>
      <w:rPr>
        <w:rFonts w:ascii="Wingdings" w:hAnsi="Wingdings" w:hint="default"/>
      </w:rPr>
    </w:lvl>
    <w:lvl w:ilvl="6" w:tplc="040C0001" w:tentative="1">
      <w:start w:val="1"/>
      <w:numFmt w:val="bullet"/>
      <w:lvlText w:val=""/>
      <w:lvlJc w:val="left"/>
      <w:pPr>
        <w:tabs>
          <w:tab w:val="num" w:pos="4680"/>
        </w:tabs>
        <w:ind w:left="4680" w:hanging="360"/>
      </w:pPr>
      <w:rPr>
        <w:rFonts w:ascii="Symbol" w:hAnsi="Symbol" w:hint="default"/>
      </w:rPr>
    </w:lvl>
    <w:lvl w:ilvl="7" w:tplc="040C0003" w:tentative="1">
      <w:start w:val="1"/>
      <w:numFmt w:val="bullet"/>
      <w:lvlText w:val="o"/>
      <w:lvlJc w:val="left"/>
      <w:pPr>
        <w:tabs>
          <w:tab w:val="num" w:pos="5400"/>
        </w:tabs>
        <w:ind w:left="5400" w:hanging="360"/>
      </w:pPr>
      <w:rPr>
        <w:rFonts w:ascii="Courier New" w:hAnsi="Courier New" w:cs="Courier New" w:hint="default"/>
      </w:rPr>
    </w:lvl>
    <w:lvl w:ilvl="8" w:tplc="040C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77D1667C"/>
    <w:multiLevelType w:val="hybridMultilevel"/>
    <w:tmpl w:val="00925AEA"/>
    <w:lvl w:ilvl="0" w:tplc="78FCBBEA">
      <w:start w:val="1"/>
      <w:numFmt w:val="bullet"/>
      <w:lvlText w:val=""/>
      <w:lvlJc w:val="left"/>
      <w:pPr>
        <w:tabs>
          <w:tab w:val="num" w:pos="2487"/>
        </w:tabs>
        <w:ind w:left="2487" w:hanging="360"/>
      </w:pPr>
      <w:rPr>
        <w:rFonts w:ascii="Symbol" w:hAnsi="Symbol" w:hint="default"/>
        <w:color w:val="auto"/>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CE365BB"/>
    <w:multiLevelType w:val="hybridMultilevel"/>
    <w:tmpl w:val="ED628160"/>
    <w:lvl w:ilvl="0" w:tplc="78FCBBEA">
      <w:start w:val="1"/>
      <w:numFmt w:val="bullet"/>
      <w:lvlText w:val=""/>
      <w:lvlJc w:val="left"/>
      <w:pPr>
        <w:tabs>
          <w:tab w:val="num" w:pos="720"/>
        </w:tabs>
        <w:ind w:left="720" w:hanging="360"/>
      </w:pPr>
      <w:rPr>
        <w:rFonts w:ascii="Symbol" w:hAnsi="Symbol" w:hint="default"/>
        <w:color w:val="auto"/>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num w:numId="1" w16cid:durableId="296449405">
    <w:abstractNumId w:val="5"/>
  </w:num>
  <w:num w:numId="2" w16cid:durableId="106388707">
    <w:abstractNumId w:val="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167552053">
    <w:abstractNumId w:val="14"/>
  </w:num>
  <w:num w:numId="4" w16cid:durableId="1079400857">
    <w:abstractNumId w:val="15"/>
  </w:num>
  <w:num w:numId="5" w16cid:durableId="198470557">
    <w:abstractNumId w:val="13"/>
  </w:num>
  <w:num w:numId="6" w16cid:durableId="1017392121">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654603490">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108238632">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6778473">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098908887">
    <w:abstractNumId w:val="0"/>
  </w:num>
  <w:num w:numId="11" w16cid:durableId="1721896883">
    <w:abstractNumId w:val="11"/>
  </w:num>
  <w:num w:numId="12" w16cid:durableId="2102947108">
    <w:abstractNumId w:val="6"/>
  </w:num>
  <w:num w:numId="13" w16cid:durableId="1139612390">
    <w:abstractNumId w:val="4"/>
  </w:num>
  <w:num w:numId="14" w16cid:durableId="691810239">
    <w:abstractNumId w:val="9"/>
  </w:num>
  <w:num w:numId="15" w16cid:durableId="1836339701">
    <w:abstractNumId w:val="2"/>
  </w:num>
  <w:num w:numId="16" w16cid:durableId="2049717254">
    <w:abstractNumId w:val="10"/>
  </w:num>
  <w:num w:numId="17" w16cid:durableId="5651429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attachedTemplate r:id="rId1"/>
  <w:defaultTabStop w:val="709"/>
  <w:hyphenationZone w:val="425"/>
  <w:drawingGridHorizontalSpacing w:val="110"/>
  <w:displayHorizontalDrawingGridEvery w:val="2"/>
  <w:characterSpacingControl w:val="doNotCompress"/>
  <w:hdrShapeDefaults>
    <o:shapedefaults v:ext="edit" spidmax="3074"/>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0779"/>
    <w:rsid w:val="00003019"/>
    <w:rsid w:val="000077A4"/>
    <w:rsid w:val="000141D9"/>
    <w:rsid w:val="000204F8"/>
    <w:rsid w:val="000342C1"/>
    <w:rsid w:val="00041565"/>
    <w:rsid w:val="000465BC"/>
    <w:rsid w:val="00071219"/>
    <w:rsid w:val="00074A2E"/>
    <w:rsid w:val="00077228"/>
    <w:rsid w:val="00081AA5"/>
    <w:rsid w:val="000835DD"/>
    <w:rsid w:val="00092107"/>
    <w:rsid w:val="000A7042"/>
    <w:rsid w:val="000B5C45"/>
    <w:rsid w:val="000B7582"/>
    <w:rsid w:val="000C4682"/>
    <w:rsid w:val="000C692A"/>
    <w:rsid w:val="000C7FAC"/>
    <w:rsid w:val="000D3C29"/>
    <w:rsid w:val="000E57C9"/>
    <w:rsid w:val="000F0A41"/>
    <w:rsid w:val="000F29E4"/>
    <w:rsid w:val="001016A9"/>
    <w:rsid w:val="00105D5F"/>
    <w:rsid w:val="00121700"/>
    <w:rsid w:val="0012229B"/>
    <w:rsid w:val="001343DA"/>
    <w:rsid w:val="00140F6D"/>
    <w:rsid w:val="00163EED"/>
    <w:rsid w:val="00166D37"/>
    <w:rsid w:val="001716D4"/>
    <w:rsid w:val="00177746"/>
    <w:rsid w:val="00186DB7"/>
    <w:rsid w:val="001A5B73"/>
    <w:rsid w:val="001A72EE"/>
    <w:rsid w:val="001B3432"/>
    <w:rsid w:val="001C3FDB"/>
    <w:rsid w:val="001D53A1"/>
    <w:rsid w:val="001E1830"/>
    <w:rsid w:val="00212627"/>
    <w:rsid w:val="00230957"/>
    <w:rsid w:val="0026092B"/>
    <w:rsid w:val="002813C2"/>
    <w:rsid w:val="00294741"/>
    <w:rsid w:val="002B639D"/>
    <w:rsid w:val="002C297A"/>
    <w:rsid w:val="00317C7C"/>
    <w:rsid w:val="003257E8"/>
    <w:rsid w:val="003411A8"/>
    <w:rsid w:val="0034686B"/>
    <w:rsid w:val="00355E36"/>
    <w:rsid w:val="0037109C"/>
    <w:rsid w:val="00375FE9"/>
    <w:rsid w:val="003A32E9"/>
    <w:rsid w:val="003C12EE"/>
    <w:rsid w:val="003C249A"/>
    <w:rsid w:val="003E152D"/>
    <w:rsid w:val="003F5AF3"/>
    <w:rsid w:val="003F6D56"/>
    <w:rsid w:val="00403AE2"/>
    <w:rsid w:val="00413A49"/>
    <w:rsid w:val="00420D32"/>
    <w:rsid w:val="00430175"/>
    <w:rsid w:val="00434CFB"/>
    <w:rsid w:val="00436255"/>
    <w:rsid w:val="00450AE9"/>
    <w:rsid w:val="00456D76"/>
    <w:rsid w:val="0046285E"/>
    <w:rsid w:val="00463CF1"/>
    <w:rsid w:val="004659E8"/>
    <w:rsid w:val="0048323B"/>
    <w:rsid w:val="004A185A"/>
    <w:rsid w:val="004B67FF"/>
    <w:rsid w:val="004E1F40"/>
    <w:rsid w:val="004F2649"/>
    <w:rsid w:val="004F7F6E"/>
    <w:rsid w:val="00510779"/>
    <w:rsid w:val="0051078B"/>
    <w:rsid w:val="0051446A"/>
    <w:rsid w:val="005267B8"/>
    <w:rsid w:val="00533B3D"/>
    <w:rsid w:val="0053591D"/>
    <w:rsid w:val="00545054"/>
    <w:rsid w:val="00545A61"/>
    <w:rsid w:val="00553732"/>
    <w:rsid w:val="0055464E"/>
    <w:rsid w:val="00557021"/>
    <w:rsid w:val="0058288A"/>
    <w:rsid w:val="00586027"/>
    <w:rsid w:val="0058647A"/>
    <w:rsid w:val="00594066"/>
    <w:rsid w:val="005A1C1B"/>
    <w:rsid w:val="005C30CE"/>
    <w:rsid w:val="005D2A83"/>
    <w:rsid w:val="005D3F5A"/>
    <w:rsid w:val="005E0C2E"/>
    <w:rsid w:val="005E0EBC"/>
    <w:rsid w:val="005E77C2"/>
    <w:rsid w:val="005F3BCC"/>
    <w:rsid w:val="005F404F"/>
    <w:rsid w:val="00610660"/>
    <w:rsid w:val="006359D9"/>
    <w:rsid w:val="00675FEE"/>
    <w:rsid w:val="00676022"/>
    <w:rsid w:val="0068060F"/>
    <w:rsid w:val="006917AE"/>
    <w:rsid w:val="006950D3"/>
    <w:rsid w:val="006B12C1"/>
    <w:rsid w:val="006B3FD8"/>
    <w:rsid w:val="006C56D0"/>
    <w:rsid w:val="006E1B72"/>
    <w:rsid w:val="0072155D"/>
    <w:rsid w:val="007340AC"/>
    <w:rsid w:val="007530F2"/>
    <w:rsid w:val="0076289B"/>
    <w:rsid w:val="0076656C"/>
    <w:rsid w:val="00775473"/>
    <w:rsid w:val="00776C1E"/>
    <w:rsid w:val="00780EBB"/>
    <w:rsid w:val="00782596"/>
    <w:rsid w:val="00785B2F"/>
    <w:rsid w:val="007937A7"/>
    <w:rsid w:val="00796667"/>
    <w:rsid w:val="00797ED3"/>
    <w:rsid w:val="007C14F2"/>
    <w:rsid w:val="007E653F"/>
    <w:rsid w:val="007F325E"/>
    <w:rsid w:val="007F4C56"/>
    <w:rsid w:val="007F62C9"/>
    <w:rsid w:val="00815B42"/>
    <w:rsid w:val="008346AD"/>
    <w:rsid w:val="00856329"/>
    <w:rsid w:val="008618FD"/>
    <w:rsid w:val="008656A6"/>
    <w:rsid w:val="00866CE3"/>
    <w:rsid w:val="00867638"/>
    <w:rsid w:val="00881723"/>
    <w:rsid w:val="00890502"/>
    <w:rsid w:val="008A1584"/>
    <w:rsid w:val="008A1E62"/>
    <w:rsid w:val="008A2903"/>
    <w:rsid w:val="008A4051"/>
    <w:rsid w:val="008C68FF"/>
    <w:rsid w:val="008C7546"/>
    <w:rsid w:val="008D53CA"/>
    <w:rsid w:val="008D7237"/>
    <w:rsid w:val="008F7D6D"/>
    <w:rsid w:val="00915A7D"/>
    <w:rsid w:val="0091749A"/>
    <w:rsid w:val="00923C64"/>
    <w:rsid w:val="009333DE"/>
    <w:rsid w:val="00940958"/>
    <w:rsid w:val="00941095"/>
    <w:rsid w:val="009478E1"/>
    <w:rsid w:val="00970D5B"/>
    <w:rsid w:val="00981898"/>
    <w:rsid w:val="00985456"/>
    <w:rsid w:val="009A3040"/>
    <w:rsid w:val="009B03FE"/>
    <w:rsid w:val="009C1372"/>
    <w:rsid w:val="009D3732"/>
    <w:rsid w:val="009D65A7"/>
    <w:rsid w:val="009E6D66"/>
    <w:rsid w:val="009F04D4"/>
    <w:rsid w:val="009F05F3"/>
    <w:rsid w:val="009F17DA"/>
    <w:rsid w:val="00A24554"/>
    <w:rsid w:val="00A32165"/>
    <w:rsid w:val="00A33EEC"/>
    <w:rsid w:val="00A407DB"/>
    <w:rsid w:val="00A51A60"/>
    <w:rsid w:val="00A53C10"/>
    <w:rsid w:val="00A560B7"/>
    <w:rsid w:val="00A61564"/>
    <w:rsid w:val="00A6387D"/>
    <w:rsid w:val="00A740D5"/>
    <w:rsid w:val="00A771DF"/>
    <w:rsid w:val="00AA5137"/>
    <w:rsid w:val="00AB2495"/>
    <w:rsid w:val="00AC01E3"/>
    <w:rsid w:val="00AC3D78"/>
    <w:rsid w:val="00AC4581"/>
    <w:rsid w:val="00AC6374"/>
    <w:rsid w:val="00AD3F53"/>
    <w:rsid w:val="00AF2F06"/>
    <w:rsid w:val="00B0105D"/>
    <w:rsid w:val="00B01D98"/>
    <w:rsid w:val="00B162C0"/>
    <w:rsid w:val="00B21322"/>
    <w:rsid w:val="00B24132"/>
    <w:rsid w:val="00B24FC2"/>
    <w:rsid w:val="00B312CA"/>
    <w:rsid w:val="00B34868"/>
    <w:rsid w:val="00B373A7"/>
    <w:rsid w:val="00B47400"/>
    <w:rsid w:val="00B61FA2"/>
    <w:rsid w:val="00B71CF9"/>
    <w:rsid w:val="00B8671A"/>
    <w:rsid w:val="00B917E5"/>
    <w:rsid w:val="00BB7571"/>
    <w:rsid w:val="00BC6C38"/>
    <w:rsid w:val="00BD121B"/>
    <w:rsid w:val="00BE4F68"/>
    <w:rsid w:val="00BF2C3B"/>
    <w:rsid w:val="00BF48F5"/>
    <w:rsid w:val="00C02A28"/>
    <w:rsid w:val="00C03729"/>
    <w:rsid w:val="00C062F4"/>
    <w:rsid w:val="00C11450"/>
    <w:rsid w:val="00C23749"/>
    <w:rsid w:val="00C251C8"/>
    <w:rsid w:val="00C27C81"/>
    <w:rsid w:val="00C30D7D"/>
    <w:rsid w:val="00C317E0"/>
    <w:rsid w:val="00C4592B"/>
    <w:rsid w:val="00C538D4"/>
    <w:rsid w:val="00C66327"/>
    <w:rsid w:val="00C74313"/>
    <w:rsid w:val="00C77BE0"/>
    <w:rsid w:val="00C84E56"/>
    <w:rsid w:val="00C905D0"/>
    <w:rsid w:val="00CA0DDA"/>
    <w:rsid w:val="00CB088E"/>
    <w:rsid w:val="00CB0D91"/>
    <w:rsid w:val="00CB4C9F"/>
    <w:rsid w:val="00CB71D8"/>
    <w:rsid w:val="00CE144F"/>
    <w:rsid w:val="00CE2642"/>
    <w:rsid w:val="00D01CD5"/>
    <w:rsid w:val="00D07987"/>
    <w:rsid w:val="00D160E9"/>
    <w:rsid w:val="00D32314"/>
    <w:rsid w:val="00D343E3"/>
    <w:rsid w:val="00D36FF1"/>
    <w:rsid w:val="00D50740"/>
    <w:rsid w:val="00D71A75"/>
    <w:rsid w:val="00D857C6"/>
    <w:rsid w:val="00D939E3"/>
    <w:rsid w:val="00DC0F67"/>
    <w:rsid w:val="00DD0375"/>
    <w:rsid w:val="00DD30E0"/>
    <w:rsid w:val="00DD374B"/>
    <w:rsid w:val="00DE6640"/>
    <w:rsid w:val="00DE6D97"/>
    <w:rsid w:val="00DF3917"/>
    <w:rsid w:val="00E15EA3"/>
    <w:rsid w:val="00E276AA"/>
    <w:rsid w:val="00E6625B"/>
    <w:rsid w:val="00E675D2"/>
    <w:rsid w:val="00EB64F6"/>
    <w:rsid w:val="00EB6C1A"/>
    <w:rsid w:val="00EC254F"/>
    <w:rsid w:val="00EE28F7"/>
    <w:rsid w:val="00EE5613"/>
    <w:rsid w:val="00EE57EB"/>
    <w:rsid w:val="00EE748E"/>
    <w:rsid w:val="00F00D67"/>
    <w:rsid w:val="00F02F68"/>
    <w:rsid w:val="00F223F8"/>
    <w:rsid w:val="00F24CA5"/>
    <w:rsid w:val="00F30BA9"/>
    <w:rsid w:val="00F31A60"/>
    <w:rsid w:val="00F35DFC"/>
    <w:rsid w:val="00F37694"/>
    <w:rsid w:val="00F43207"/>
    <w:rsid w:val="00F51A90"/>
    <w:rsid w:val="00F52BE5"/>
    <w:rsid w:val="00F56B04"/>
    <w:rsid w:val="00F574F6"/>
    <w:rsid w:val="00F611B4"/>
    <w:rsid w:val="00F64FDD"/>
    <w:rsid w:val="00F808A3"/>
    <w:rsid w:val="00FA5335"/>
    <w:rsid w:val="00FB2734"/>
    <w:rsid w:val="00FC0D75"/>
    <w:rsid w:val="00FC34C6"/>
    <w:rsid w:val="00FD226A"/>
    <w:rsid w:val="00FE6325"/>
    <w:rsid w:val="00FF6EEC"/>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3074"/>
    <o:shapelayout v:ext="edit">
      <o:idmap v:ext="edit" data="2"/>
      <o:rules v:ext="edit">
        <o:r id="V:Rule1" type="connector" idref="#_x0000_s2051"/>
      </o:rules>
    </o:shapelayout>
  </w:shapeDefaults>
  <w:decimalSymbol w:val=","/>
  <w:listSeparator w:val=";"/>
  <w14:docId w14:val="7C735320"/>
  <w15:chartTrackingRefBased/>
  <w15:docId w15:val="{A1BAF0AE-061F-41CF-A6CB-9289A1D2F2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97ED3"/>
    <w:pPr>
      <w:spacing w:after="200"/>
    </w:pPr>
    <w:rPr>
      <w:sz w:val="22"/>
      <w:szCs w:val="22"/>
      <w:lang w:eastAsia="en-US"/>
    </w:rPr>
  </w:style>
  <w:style w:type="paragraph" w:styleId="Titre2">
    <w:name w:val="heading 2"/>
    <w:basedOn w:val="Normal"/>
    <w:next w:val="Normal"/>
    <w:link w:val="Titre2Car"/>
    <w:qFormat/>
    <w:rsid w:val="000141D9"/>
    <w:pPr>
      <w:spacing w:after="0"/>
      <w:jc w:val="center"/>
      <w:outlineLvl w:val="1"/>
    </w:pPr>
    <w:rPr>
      <w:rFonts w:ascii="Univers (WN)" w:eastAsia="Times New Roman" w:hAnsi="Univers (WN)"/>
      <w:b/>
      <w:sz w:val="24"/>
      <w:szCs w:val="20"/>
      <w:lang w:val="x-none" w:eastAsia="x-none"/>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58647A"/>
    <w:pPr>
      <w:tabs>
        <w:tab w:val="center" w:pos="4536"/>
        <w:tab w:val="right" w:pos="9072"/>
      </w:tabs>
      <w:spacing w:after="0"/>
    </w:pPr>
  </w:style>
  <w:style w:type="character" w:customStyle="1" w:styleId="En-tteCar">
    <w:name w:val="En-tête Car"/>
    <w:basedOn w:val="Policepardfaut"/>
    <w:link w:val="En-tte"/>
    <w:uiPriority w:val="99"/>
    <w:rsid w:val="0058647A"/>
  </w:style>
  <w:style w:type="paragraph" w:styleId="Pieddepage">
    <w:name w:val="footer"/>
    <w:basedOn w:val="Normal"/>
    <w:link w:val="PieddepageCar"/>
    <w:uiPriority w:val="99"/>
    <w:unhideWhenUsed/>
    <w:rsid w:val="0058647A"/>
    <w:pPr>
      <w:tabs>
        <w:tab w:val="center" w:pos="4536"/>
        <w:tab w:val="right" w:pos="9072"/>
      </w:tabs>
      <w:spacing w:after="0"/>
    </w:pPr>
  </w:style>
  <w:style w:type="character" w:customStyle="1" w:styleId="PieddepageCar">
    <w:name w:val="Pied de page Car"/>
    <w:basedOn w:val="Policepardfaut"/>
    <w:link w:val="Pieddepage"/>
    <w:uiPriority w:val="99"/>
    <w:rsid w:val="0058647A"/>
  </w:style>
  <w:style w:type="paragraph" w:styleId="Textedebulles">
    <w:name w:val="Balloon Text"/>
    <w:basedOn w:val="Normal"/>
    <w:link w:val="TextedebullesCar"/>
    <w:uiPriority w:val="99"/>
    <w:semiHidden/>
    <w:unhideWhenUsed/>
    <w:rsid w:val="007340AC"/>
    <w:pPr>
      <w:spacing w:after="0"/>
    </w:pPr>
    <w:rPr>
      <w:rFonts w:ascii="Tahoma" w:hAnsi="Tahoma"/>
      <w:sz w:val="16"/>
      <w:szCs w:val="16"/>
      <w:lang w:val="x-none"/>
    </w:rPr>
  </w:style>
  <w:style w:type="character" w:customStyle="1" w:styleId="TextedebullesCar">
    <w:name w:val="Texte de bulles Car"/>
    <w:link w:val="Textedebulles"/>
    <w:uiPriority w:val="99"/>
    <w:semiHidden/>
    <w:rsid w:val="007340AC"/>
    <w:rPr>
      <w:rFonts w:ascii="Tahoma" w:hAnsi="Tahoma" w:cs="Tahoma"/>
      <w:sz w:val="16"/>
      <w:szCs w:val="16"/>
      <w:lang w:eastAsia="en-US"/>
    </w:rPr>
  </w:style>
  <w:style w:type="paragraph" w:customStyle="1" w:styleId="Infospieddepage">
    <w:name w:val="Infos pied de page"/>
    <w:basedOn w:val="Normal"/>
    <w:rsid w:val="00C27C81"/>
    <w:pPr>
      <w:framePr w:w="8732" w:h="720" w:wrap="notBeside" w:vAnchor="page" w:hAnchor="page" w:x="1589" w:y="14743"/>
      <w:spacing w:after="0" w:line="168" w:lineRule="exact"/>
    </w:pPr>
    <w:rPr>
      <w:rFonts w:ascii="Parisine Office Ptf" w:eastAsia="Times New Roman" w:hAnsi="Parisine Office Ptf"/>
      <w:color w:val="003E8F"/>
      <w:sz w:val="14"/>
      <w:lang w:eastAsia="fr-FR"/>
    </w:rPr>
  </w:style>
  <w:style w:type="paragraph" w:customStyle="1" w:styleId="Infospetitpieddepage">
    <w:name w:val="Infos petit pied de page"/>
    <w:basedOn w:val="Normal"/>
    <w:rsid w:val="00C27C81"/>
    <w:pPr>
      <w:framePr w:w="8732" w:h="720" w:wrap="notBeside" w:vAnchor="page" w:hAnchor="page" w:x="1589" w:y="14743"/>
      <w:spacing w:after="0" w:line="132" w:lineRule="exact"/>
    </w:pPr>
    <w:rPr>
      <w:rFonts w:ascii="Parisine Office Ptf" w:eastAsia="Times New Roman" w:hAnsi="Parisine Office Ptf"/>
      <w:color w:val="003E8F"/>
      <w:sz w:val="11"/>
      <w:lang w:eastAsia="fr-FR"/>
    </w:rPr>
  </w:style>
  <w:style w:type="character" w:customStyle="1" w:styleId="Titre2Car">
    <w:name w:val="Titre 2 Car"/>
    <w:link w:val="Titre2"/>
    <w:rsid w:val="000141D9"/>
    <w:rPr>
      <w:rFonts w:ascii="Univers (WN)" w:eastAsia="Times New Roman" w:hAnsi="Univers (WN)"/>
      <w:b/>
      <w:sz w:val="24"/>
    </w:rPr>
  </w:style>
  <w:style w:type="paragraph" w:styleId="Corpsdetexte3">
    <w:name w:val="Body Text 3"/>
    <w:basedOn w:val="Normal"/>
    <w:link w:val="Corpsdetexte3Car"/>
    <w:rsid w:val="000141D9"/>
    <w:pPr>
      <w:spacing w:after="0" w:line="360" w:lineRule="auto"/>
      <w:jc w:val="both"/>
    </w:pPr>
    <w:rPr>
      <w:rFonts w:ascii="Arial" w:eastAsia="Times New Roman" w:hAnsi="Arial"/>
      <w:color w:val="FF0000"/>
      <w:sz w:val="28"/>
      <w:szCs w:val="20"/>
      <w:lang w:val="x-none" w:eastAsia="x-none"/>
    </w:rPr>
  </w:style>
  <w:style w:type="character" w:customStyle="1" w:styleId="Corpsdetexte3Car">
    <w:name w:val="Corps de texte 3 Car"/>
    <w:link w:val="Corpsdetexte3"/>
    <w:rsid w:val="000141D9"/>
    <w:rPr>
      <w:rFonts w:ascii="Arial" w:eastAsia="Times New Roman" w:hAnsi="Arial"/>
      <w:color w:val="FF0000"/>
      <w:sz w:val="28"/>
    </w:rPr>
  </w:style>
  <w:style w:type="paragraph" w:styleId="Corpsdetexte">
    <w:name w:val="Body Text"/>
    <w:basedOn w:val="Normal"/>
    <w:link w:val="CorpsdetexteCar"/>
    <w:uiPriority w:val="99"/>
    <w:semiHidden/>
    <w:unhideWhenUsed/>
    <w:rsid w:val="0026092B"/>
    <w:pPr>
      <w:spacing w:after="120"/>
    </w:pPr>
    <w:rPr>
      <w:lang w:val="x-none"/>
    </w:rPr>
  </w:style>
  <w:style w:type="character" w:customStyle="1" w:styleId="CorpsdetexteCar">
    <w:name w:val="Corps de texte Car"/>
    <w:link w:val="Corpsdetexte"/>
    <w:uiPriority w:val="99"/>
    <w:semiHidden/>
    <w:rsid w:val="0026092B"/>
    <w:rPr>
      <w:sz w:val="22"/>
      <w:szCs w:val="22"/>
      <w:lang w:eastAsia="en-US"/>
    </w:rPr>
  </w:style>
  <w:style w:type="paragraph" w:styleId="Corpsdetexte2">
    <w:name w:val="Body Text 2"/>
    <w:basedOn w:val="Normal"/>
    <w:link w:val="Corpsdetexte2Car"/>
    <w:uiPriority w:val="99"/>
    <w:semiHidden/>
    <w:unhideWhenUsed/>
    <w:rsid w:val="0026092B"/>
    <w:pPr>
      <w:spacing w:after="120" w:line="480" w:lineRule="auto"/>
    </w:pPr>
    <w:rPr>
      <w:lang w:val="x-none"/>
    </w:rPr>
  </w:style>
  <w:style w:type="character" w:customStyle="1" w:styleId="Corpsdetexte2Car">
    <w:name w:val="Corps de texte 2 Car"/>
    <w:link w:val="Corpsdetexte2"/>
    <w:uiPriority w:val="99"/>
    <w:semiHidden/>
    <w:rsid w:val="0026092B"/>
    <w:rPr>
      <w:sz w:val="22"/>
      <w:szCs w:val="22"/>
      <w:lang w:eastAsia="en-US"/>
    </w:rPr>
  </w:style>
  <w:style w:type="paragraph" w:styleId="Paragraphedeliste">
    <w:name w:val="List Paragraph"/>
    <w:basedOn w:val="Normal"/>
    <w:uiPriority w:val="34"/>
    <w:qFormat/>
    <w:rsid w:val="0026092B"/>
    <w:pPr>
      <w:spacing w:after="0"/>
      <w:ind w:left="720"/>
    </w:pPr>
    <w:rPr>
      <w:lang w:eastAsia="fr-FR"/>
    </w:rPr>
  </w:style>
  <w:style w:type="paragraph" w:customStyle="1" w:styleId="paragraphedeliste0">
    <w:name w:val="paragraphedeliste"/>
    <w:basedOn w:val="Normal"/>
    <w:rsid w:val="0026092B"/>
    <w:pPr>
      <w:spacing w:after="0"/>
      <w:ind w:left="720"/>
    </w:pPr>
    <w:rPr>
      <w:rFonts w:ascii="Times" w:hAnsi="Times"/>
      <w:sz w:val="24"/>
      <w:szCs w:val="24"/>
      <w:lang w:eastAsia="fr-FR"/>
    </w:rPr>
  </w:style>
  <w:style w:type="character" w:styleId="Marquedecommentaire">
    <w:name w:val="annotation reference"/>
    <w:uiPriority w:val="99"/>
    <w:semiHidden/>
    <w:unhideWhenUsed/>
    <w:rsid w:val="00A6387D"/>
    <w:rPr>
      <w:sz w:val="16"/>
      <w:szCs w:val="16"/>
    </w:rPr>
  </w:style>
  <w:style w:type="paragraph" w:styleId="Commentaire">
    <w:name w:val="annotation text"/>
    <w:basedOn w:val="Normal"/>
    <w:link w:val="CommentaireCar"/>
    <w:uiPriority w:val="99"/>
    <w:semiHidden/>
    <w:unhideWhenUsed/>
    <w:rsid w:val="00A6387D"/>
    <w:rPr>
      <w:sz w:val="20"/>
      <w:szCs w:val="20"/>
      <w:lang w:val="x-none"/>
    </w:rPr>
  </w:style>
  <w:style w:type="character" w:customStyle="1" w:styleId="CommentaireCar">
    <w:name w:val="Commentaire Car"/>
    <w:link w:val="Commentaire"/>
    <w:uiPriority w:val="99"/>
    <w:semiHidden/>
    <w:rsid w:val="00A6387D"/>
    <w:rPr>
      <w:lang w:eastAsia="en-US"/>
    </w:rPr>
  </w:style>
  <w:style w:type="paragraph" w:styleId="Objetducommentaire">
    <w:name w:val="annotation subject"/>
    <w:basedOn w:val="Commentaire"/>
    <w:next w:val="Commentaire"/>
    <w:link w:val="ObjetducommentaireCar"/>
    <w:uiPriority w:val="99"/>
    <w:semiHidden/>
    <w:unhideWhenUsed/>
    <w:rsid w:val="00A6387D"/>
    <w:rPr>
      <w:b/>
      <w:bCs/>
    </w:rPr>
  </w:style>
  <w:style w:type="character" w:customStyle="1" w:styleId="ObjetducommentaireCar">
    <w:name w:val="Objet du commentaire Car"/>
    <w:link w:val="Objetducommentaire"/>
    <w:uiPriority w:val="99"/>
    <w:semiHidden/>
    <w:rsid w:val="00A6387D"/>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92300123">
      <w:bodyDiv w:val="1"/>
      <w:marLeft w:val="0"/>
      <w:marRight w:val="0"/>
      <w:marTop w:val="0"/>
      <w:marBottom w:val="0"/>
      <w:divBdr>
        <w:top w:val="none" w:sz="0" w:space="0" w:color="auto"/>
        <w:left w:val="none" w:sz="0" w:space="0" w:color="auto"/>
        <w:bottom w:val="none" w:sz="0" w:space="0" w:color="auto"/>
        <w:right w:val="none" w:sz="0" w:space="0" w:color="auto"/>
      </w:divBdr>
    </w:div>
    <w:div w:id="1346126347">
      <w:bodyDiv w:val="1"/>
      <w:marLeft w:val="0"/>
      <w:marRight w:val="0"/>
      <w:marTop w:val="0"/>
      <w:marBottom w:val="0"/>
      <w:divBdr>
        <w:top w:val="none" w:sz="0" w:space="0" w:color="auto"/>
        <w:left w:val="none" w:sz="0" w:space="0" w:color="auto"/>
        <w:bottom w:val="none" w:sz="0" w:space="0" w:color="auto"/>
        <w:right w:val="none" w:sz="0" w:space="0" w:color="auto"/>
      </w:divBdr>
    </w:div>
    <w:div w:id="13738492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L:\2011-6133-DG-ID-ID-MD_Rapport.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6F42DD3A32131F44B6B28EDA3129383E" ma:contentTypeVersion="12" ma:contentTypeDescription="Crée un document." ma:contentTypeScope="" ma:versionID="03d50a3203990d83d7ae1be29ba161fe">
  <xsd:schema xmlns:xsd="http://www.w3.org/2001/XMLSchema" xmlns:xs="http://www.w3.org/2001/XMLSchema" xmlns:p="http://schemas.microsoft.com/office/2006/metadata/properties" xmlns:ns3="a47621b5-81f0-4f03-89ae-d32c5b9bcd14" xmlns:ns4="77f95f0e-a9b9-42aa-83cd-371e3352a7fe" targetNamespace="http://schemas.microsoft.com/office/2006/metadata/properties" ma:root="true" ma:fieldsID="34f3d7bcd93ff6f98affa8a5235974e8" ns3:_="" ns4:_="">
    <xsd:import namespace="a47621b5-81f0-4f03-89ae-d32c5b9bcd14"/>
    <xsd:import namespace="77f95f0e-a9b9-42aa-83cd-371e3352a7fe"/>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ServiceAutoTags" minOccurs="0"/>
                <xsd:element ref="ns3:MediaServiceLocation" minOccurs="0"/>
                <xsd:element ref="ns3:MediaServiceGenerationTime" minOccurs="0"/>
                <xsd:element ref="ns3:MediaServiceEventHashCode" minOccurs="0"/>
                <xsd:element ref="ns3:MediaServiceOCR"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7621b5-81f0-4f03-89ae-d32c5b9bcd1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77f95f0e-a9b9-42aa-83cd-371e3352a7fe" elementFormDefault="qualified">
    <xsd:import namespace="http://schemas.microsoft.com/office/2006/documentManagement/types"/>
    <xsd:import namespace="http://schemas.microsoft.com/office/infopath/2007/PartnerControls"/>
    <xsd:element name="SharedWithUsers" ma:index="10"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Partagé avec détails" ma:internalName="SharedWithDetails" ma:readOnly="true">
      <xsd:simpleType>
        <xsd:restriction base="dms:Note">
          <xsd:maxLength value="255"/>
        </xsd:restriction>
      </xsd:simpleType>
    </xsd:element>
    <xsd:element name="SharingHintHash" ma:index="12" nillable="true" ma:displayName="Partage du hachage d’indicateur"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46E3514-3093-4417-A3EA-B335A55C904A}">
  <ds:schemaRefs>
    <ds:schemaRef ds:uri="http://schemas.microsoft.com/sharepoint/v3/contenttype/forms"/>
  </ds:schemaRefs>
</ds:datastoreItem>
</file>

<file path=customXml/itemProps2.xml><?xml version="1.0" encoding="utf-8"?>
<ds:datastoreItem xmlns:ds="http://schemas.openxmlformats.org/officeDocument/2006/customXml" ds:itemID="{1E6D304B-0675-4104-998C-153A5579EF9E}">
  <ds:schemaRefs>
    <ds:schemaRef ds:uri="http://schemas.openxmlformats.org/officeDocument/2006/bibliography"/>
  </ds:schemaRefs>
</ds:datastoreItem>
</file>

<file path=customXml/itemProps3.xml><?xml version="1.0" encoding="utf-8"?>
<ds:datastoreItem xmlns:ds="http://schemas.openxmlformats.org/officeDocument/2006/customXml" ds:itemID="{9B285FAE-0633-4B54-A629-E33158E9699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47621b5-81f0-4f03-89ae-d32c5b9bcd14"/>
    <ds:schemaRef ds:uri="77f95f0e-a9b9-42aa-83cd-371e3352a7f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E26F8D7-DB81-4DDF-8A1E-02F17FC0CA6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2011-6133-DG-ID-ID-MD_Rapport</Template>
  <TotalTime>1</TotalTime>
  <Pages>7</Pages>
  <Words>2161</Words>
  <Characters>11888</Characters>
  <Application>Microsoft Office Word</Application>
  <DocSecurity>0</DocSecurity>
  <Lines>99</Lines>
  <Paragraphs>28</Paragraphs>
  <ScaleCrop>false</ScaleCrop>
  <HeadingPairs>
    <vt:vector size="2" baseType="variant">
      <vt:variant>
        <vt:lpstr>Titre</vt:lpstr>
      </vt:variant>
      <vt:variant>
        <vt:i4>1</vt:i4>
      </vt:variant>
    </vt:vector>
  </HeadingPairs>
  <TitlesOfParts>
    <vt:vector size="1" baseType="lpstr">
      <vt:lpstr>RAPPORT</vt:lpstr>
    </vt:vector>
  </TitlesOfParts>
  <Company>HP</Company>
  <LinksUpToDate>false</LinksUpToDate>
  <CharactersWithSpaces>14021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RAPPORT</dc:title>
  <dc:subject/>
  <dc:creator>Isabelle DEROCHE</dc:creator>
  <cp:keywords>RAPPORT</cp:keywords>
  <dc:description>Respecter les polices, les tailles et la mise en page. Merci</dc:description>
  <cp:lastModifiedBy>DEROCHE Isabelle</cp:lastModifiedBy>
  <cp:revision>2</cp:revision>
  <cp:lastPrinted>2025-06-23T10:55:00Z</cp:lastPrinted>
  <dcterms:created xsi:type="dcterms:W3CDTF">2025-07-11T12:51:00Z</dcterms:created>
  <dcterms:modified xsi:type="dcterms:W3CDTF">2025-07-11T12:51:00Z</dcterms:modified>
  <cp:category>Modèle</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0x0101006F42DD3A32131F44B6B28EDA3129383E</vt:lpwstr>
  </property>
</Properties>
</file>