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253D" w14:textId="77777777" w:rsidR="002008E7" w:rsidRDefault="00B71136" w:rsidP="00B71136">
      <w:pPr>
        <w:tabs>
          <w:tab w:val="left" w:pos="3470"/>
        </w:tabs>
      </w:pPr>
      <w:r>
        <w:tab/>
      </w:r>
    </w:p>
    <w:p w14:paraId="11C65B25" w14:textId="77777777" w:rsidR="00D950D7" w:rsidRDefault="00D950D7" w:rsidP="006773C1"/>
    <w:p w14:paraId="01A366F3" w14:textId="77777777" w:rsidR="00D950D7" w:rsidRDefault="00D950D7" w:rsidP="006773C1"/>
    <w:p w14:paraId="74B116D8" w14:textId="2F162042" w:rsidR="00B71136" w:rsidRPr="008068D7" w:rsidRDefault="00B71136" w:rsidP="00B71136">
      <w:pPr>
        <w:pBdr>
          <w:top w:val="single" w:sz="4" w:space="1" w:color="auto"/>
          <w:bottom w:val="single" w:sz="4" w:space="1" w:color="auto"/>
        </w:pBdr>
        <w:jc w:val="center"/>
        <w:rPr>
          <w:rFonts w:ascii="Inter" w:hAnsi="Inter" w:cs="Arial"/>
          <w:b/>
          <w:bCs/>
          <w:sz w:val="28"/>
          <w:szCs w:val="28"/>
        </w:rPr>
      </w:pPr>
      <w:r w:rsidRPr="008068D7">
        <w:rPr>
          <w:rFonts w:ascii="Inter" w:hAnsi="Inter" w:cs="Arial"/>
          <w:b/>
          <w:bCs/>
          <w:sz w:val="28"/>
          <w:szCs w:val="28"/>
        </w:rPr>
        <w:t>A</w:t>
      </w:r>
      <w:r w:rsidR="008177C6">
        <w:rPr>
          <w:rFonts w:ascii="Inter" w:hAnsi="Inter" w:cs="Arial"/>
          <w:b/>
          <w:bCs/>
          <w:sz w:val="28"/>
          <w:szCs w:val="28"/>
        </w:rPr>
        <w:t>VENANT N°1 A L’A</w:t>
      </w:r>
      <w:r w:rsidRPr="008068D7">
        <w:rPr>
          <w:rFonts w:ascii="Inter" w:hAnsi="Inter" w:cs="Arial"/>
          <w:b/>
          <w:bCs/>
          <w:sz w:val="28"/>
          <w:szCs w:val="28"/>
        </w:rPr>
        <w:t xml:space="preserve">CCORD LOCAL SUR LE TEMPS DE TRAVAIL DE GRDF </w:t>
      </w:r>
    </w:p>
    <w:p w14:paraId="48C660DE" w14:textId="1B79A4FE" w:rsidR="00D950D7" w:rsidRPr="008068D7" w:rsidRDefault="00B71136" w:rsidP="00B71136">
      <w:pPr>
        <w:pBdr>
          <w:top w:val="single" w:sz="4" w:space="1" w:color="auto"/>
          <w:bottom w:val="single" w:sz="4" w:space="1" w:color="auto"/>
        </w:pBdr>
        <w:jc w:val="center"/>
        <w:rPr>
          <w:rFonts w:ascii="Inter" w:hAnsi="Inter" w:cs="Arial"/>
          <w:b/>
          <w:bCs/>
          <w:sz w:val="28"/>
          <w:szCs w:val="28"/>
        </w:rPr>
      </w:pPr>
      <w:r w:rsidRPr="008068D7">
        <w:rPr>
          <w:rFonts w:ascii="Inter" w:hAnsi="Inter" w:cs="Arial"/>
          <w:b/>
          <w:bCs/>
          <w:sz w:val="28"/>
          <w:szCs w:val="28"/>
        </w:rPr>
        <w:t xml:space="preserve">DIRECTION </w:t>
      </w:r>
      <w:r w:rsidR="00E8606D" w:rsidRPr="008068D7">
        <w:rPr>
          <w:rFonts w:ascii="Inter" w:hAnsi="Inter" w:cs="Arial"/>
          <w:b/>
          <w:bCs/>
          <w:sz w:val="28"/>
          <w:szCs w:val="28"/>
        </w:rPr>
        <w:t>CLIENTS TERRITOIRES</w:t>
      </w:r>
      <w:r w:rsidRPr="008068D7">
        <w:rPr>
          <w:rFonts w:ascii="Inter" w:hAnsi="Inter" w:cs="Arial"/>
          <w:b/>
          <w:bCs/>
          <w:sz w:val="28"/>
          <w:szCs w:val="28"/>
        </w:rPr>
        <w:t xml:space="preserve"> SUD-OUEST</w:t>
      </w:r>
    </w:p>
    <w:p w14:paraId="7D7F0886" w14:textId="77777777" w:rsidR="00D950D7" w:rsidRPr="008068D7" w:rsidRDefault="00D950D7" w:rsidP="006773C1">
      <w:pPr>
        <w:rPr>
          <w:rFonts w:ascii="Inter" w:hAnsi="Inter"/>
        </w:rPr>
      </w:pPr>
    </w:p>
    <w:p w14:paraId="0D7701C1" w14:textId="77777777" w:rsidR="00D950D7" w:rsidRPr="008068D7" w:rsidRDefault="00D950D7" w:rsidP="006773C1">
      <w:pPr>
        <w:rPr>
          <w:rFonts w:ascii="Inter" w:hAnsi="Inter"/>
        </w:rPr>
      </w:pPr>
    </w:p>
    <w:p w14:paraId="298B135E" w14:textId="77777777" w:rsidR="00D950D7" w:rsidRPr="008068D7" w:rsidRDefault="00D950D7" w:rsidP="006773C1">
      <w:pPr>
        <w:rPr>
          <w:rFonts w:ascii="Inter" w:hAnsi="Inter"/>
        </w:rPr>
      </w:pPr>
    </w:p>
    <w:p w14:paraId="5772D736" w14:textId="77777777" w:rsidR="001872E4" w:rsidRPr="008068D7" w:rsidRDefault="001872E4" w:rsidP="006773C1">
      <w:pPr>
        <w:rPr>
          <w:rFonts w:ascii="Inter" w:hAnsi="Inter"/>
        </w:rPr>
      </w:pPr>
    </w:p>
    <w:p w14:paraId="6BB71931" w14:textId="77777777" w:rsidR="001872E4" w:rsidRPr="008068D7" w:rsidRDefault="001872E4" w:rsidP="006773C1">
      <w:pPr>
        <w:rPr>
          <w:rFonts w:ascii="Inter" w:hAnsi="Inter"/>
        </w:rPr>
      </w:pPr>
    </w:p>
    <w:p w14:paraId="6A4E6030" w14:textId="77777777" w:rsidR="001872E4" w:rsidRPr="008068D7" w:rsidRDefault="001872E4" w:rsidP="006773C1">
      <w:pPr>
        <w:rPr>
          <w:rFonts w:ascii="Inter" w:hAnsi="Inter"/>
        </w:rPr>
      </w:pPr>
    </w:p>
    <w:sdt>
      <w:sdtPr>
        <w:rPr>
          <w:rFonts w:ascii="Inter" w:eastAsiaTheme="minorHAnsi" w:hAnsi="Inter" w:cstheme="minorBidi"/>
          <w:color w:val="000000" w:themeColor="text1"/>
          <w:sz w:val="22"/>
          <w:szCs w:val="22"/>
          <w:lang w:eastAsia="en-US"/>
        </w:rPr>
        <w:id w:val="-19901649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CD0726" w14:textId="57354D64" w:rsidR="001872E4" w:rsidRPr="008068D7" w:rsidRDefault="001872E4" w:rsidP="008461C9">
          <w:pPr>
            <w:pStyle w:val="En-ttedetabledesmatires"/>
            <w:tabs>
              <w:tab w:val="left" w:pos="7310"/>
            </w:tabs>
            <w:rPr>
              <w:rFonts w:ascii="Inter" w:hAnsi="Inter"/>
            </w:rPr>
          </w:pPr>
          <w:r w:rsidRPr="008068D7">
            <w:rPr>
              <w:rFonts w:ascii="Inter" w:hAnsi="Inter"/>
            </w:rPr>
            <w:t>SOMMAIRE</w:t>
          </w:r>
          <w:r w:rsidR="008461C9">
            <w:rPr>
              <w:rFonts w:ascii="Inter" w:hAnsi="Inter"/>
            </w:rPr>
            <w:tab/>
          </w:r>
        </w:p>
        <w:p w14:paraId="6398245B" w14:textId="77777777" w:rsidR="001872E4" w:rsidRPr="008068D7" w:rsidRDefault="001872E4" w:rsidP="001872E4">
          <w:pPr>
            <w:rPr>
              <w:rFonts w:ascii="Inter" w:hAnsi="Inter"/>
              <w:lang w:eastAsia="fr-FR"/>
            </w:rPr>
          </w:pPr>
        </w:p>
        <w:p w14:paraId="5EB791F2" w14:textId="77777777" w:rsidR="001872E4" w:rsidRPr="008068D7" w:rsidRDefault="001872E4" w:rsidP="001872E4">
          <w:pPr>
            <w:rPr>
              <w:rFonts w:ascii="Inter" w:hAnsi="Inter"/>
              <w:lang w:eastAsia="fr-FR"/>
            </w:rPr>
          </w:pPr>
        </w:p>
        <w:p w14:paraId="0C9F5AE9" w14:textId="5C05A58D" w:rsidR="00CC5847" w:rsidRDefault="001872E4">
          <w:pPr>
            <w:pStyle w:val="TM1"/>
            <w:tabs>
              <w:tab w:val="right" w:leader="dot" w:pos="9316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r w:rsidRPr="008068D7">
            <w:rPr>
              <w:rFonts w:ascii="Inter" w:hAnsi="Inter"/>
            </w:rPr>
            <w:fldChar w:fldCharType="begin"/>
          </w:r>
          <w:r w:rsidRPr="008068D7">
            <w:rPr>
              <w:rFonts w:ascii="Inter" w:hAnsi="Inter"/>
            </w:rPr>
            <w:instrText xml:space="preserve"> TOC \o "1-3" \h \z \u </w:instrText>
          </w:r>
          <w:r w:rsidRPr="008068D7">
            <w:rPr>
              <w:rFonts w:ascii="Inter" w:hAnsi="Inter"/>
            </w:rPr>
            <w:fldChar w:fldCharType="separate"/>
          </w:r>
          <w:hyperlink w:anchor="_Toc204330770" w:history="1">
            <w:r w:rsidR="00CC5847" w:rsidRPr="00281612">
              <w:rPr>
                <w:rStyle w:val="Lienhypertexte"/>
                <w:rFonts w:ascii="Inter" w:hAnsi="Inter"/>
                <w:noProof/>
              </w:rPr>
              <w:t>PREAMBULE</w:t>
            </w:r>
            <w:r w:rsidR="00CC5847">
              <w:rPr>
                <w:noProof/>
                <w:webHidden/>
              </w:rPr>
              <w:tab/>
            </w:r>
            <w:r w:rsidR="00CC5847">
              <w:rPr>
                <w:noProof/>
                <w:webHidden/>
              </w:rPr>
              <w:fldChar w:fldCharType="begin"/>
            </w:r>
            <w:r w:rsidR="00CC5847">
              <w:rPr>
                <w:noProof/>
                <w:webHidden/>
              </w:rPr>
              <w:instrText xml:space="preserve"> PAGEREF _Toc204330770 \h </w:instrText>
            </w:r>
            <w:r w:rsidR="00CC5847">
              <w:rPr>
                <w:noProof/>
                <w:webHidden/>
              </w:rPr>
            </w:r>
            <w:r w:rsidR="00CC5847">
              <w:rPr>
                <w:noProof/>
                <w:webHidden/>
              </w:rPr>
              <w:fldChar w:fldCharType="separate"/>
            </w:r>
            <w:r w:rsidR="00FF26C5">
              <w:rPr>
                <w:noProof/>
                <w:webHidden/>
              </w:rPr>
              <w:t>2</w:t>
            </w:r>
            <w:r w:rsidR="00CC5847">
              <w:rPr>
                <w:noProof/>
                <w:webHidden/>
              </w:rPr>
              <w:fldChar w:fldCharType="end"/>
            </w:r>
          </w:hyperlink>
        </w:p>
        <w:p w14:paraId="586F4554" w14:textId="2427E66E" w:rsidR="00CC5847" w:rsidRDefault="00CC5847">
          <w:pPr>
            <w:pStyle w:val="TM1"/>
            <w:tabs>
              <w:tab w:val="right" w:leader="dot" w:pos="9316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04330771" w:history="1">
            <w:r w:rsidRPr="00281612">
              <w:rPr>
                <w:rStyle w:val="Lienhypertexte"/>
                <w:rFonts w:ascii="Inter" w:hAnsi="Inter"/>
                <w:noProof/>
              </w:rPr>
              <w:t>ARTICLE 1 - OBJET DE L'AVENANT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_Toc204330771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6C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C3998F" w14:textId="3C857B57" w:rsidR="00CC5847" w:rsidRDefault="00CC5847">
          <w:pPr>
            <w:pStyle w:val="TM1"/>
            <w:tabs>
              <w:tab w:val="right" w:leader="dot" w:pos="9316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04330772" w:history="1">
            <w:r w:rsidRPr="00281612">
              <w:rPr>
                <w:rStyle w:val="Lienhypertexte"/>
                <w:rFonts w:ascii="Inter" w:hAnsi="Inter"/>
                <w:noProof/>
              </w:rPr>
              <w:t>ARTICLE 2 – MODIFICATION DE L’ANNEXE 1 DE L’ACCORD LOCAL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_Toc204330772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6C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E6C7F5" w14:textId="22B6DB5C" w:rsidR="00CC5847" w:rsidRDefault="00CC5847">
          <w:pPr>
            <w:pStyle w:val="TM1"/>
            <w:tabs>
              <w:tab w:val="right" w:leader="dot" w:pos="9316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04330773" w:history="1">
            <w:r w:rsidRPr="00281612">
              <w:rPr>
                <w:rStyle w:val="Lienhypertexte"/>
                <w:rFonts w:ascii="Inter" w:hAnsi="Inter"/>
                <w:noProof/>
              </w:rPr>
              <w:t>ARTICLE 3 – CHAMP D’APPLICATION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_Toc204330773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6C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1E702" w14:textId="0DE0C9E5" w:rsidR="00CC5847" w:rsidRDefault="00CC5847">
          <w:pPr>
            <w:pStyle w:val="TM1"/>
            <w:tabs>
              <w:tab w:val="right" w:leader="dot" w:pos="9316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04330774" w:history="1">
            <w:r w:rsidRPr="00281612">
              <w:rPr>
                <w:rStyle w:val="Lienhypertexte"/>
                <w:rFonts w:ascii="Inter" w:hAnsi="Inter"/>
                <w:noProof/>
              </w:rPr>
              <w:t>ARTICLE 4 - DUREE ET MISE EN ŒUVRE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_Toc204330774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6C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80BDF" w14:textId="47EC28D3" w:rsidR="00CC5847" w:rsidRDefault="00CC5847">
          <w:pPr>
            <w:pStyle w:val="TM1"/>
            <w:tabs>
              <w:tab w:val="right" w:leader="dot" w:pos="9316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04330775" w:history="1">
            <w:r w:rsidRPr="00281612">
              <w:rPr>
                <w:rStyle w:val="Lienhypertexte"/>
                <w:rFonts w:ascii="Inter" w:hAnsi="Inter"/>
                <w:noProof/>
              </w:rPr>
              <w:t>ARTICLE 5 - REVISION ET DENONCIATION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_Toc204330775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6C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C432E" w14:textId="4043D9D7" w:rsidR="00CC5847" w:rsidRDefault="00CC5847">
          <w:pPr>
            <w:pStyle w:val="TM1"/>
            <w:tabs>
              <w:tab w:val="right" w:leader="dot" w:pos="9316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04330776" w:history="1">
            <w:r w:rsidRPr="00281612">
              <w:rPr>
                <w:rStyle w:val="Lienhypertexte"/>
                <w:rFonts w:ascii="Inter" w:hAnsi="Inter"/>
                <w:noProof/>
              </w:rPr>
              <w:t>ARTICLE 6 - DEPOT ET PUBLICITE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_Toc204330776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26C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3EF33" w14:textId="5839F508" w:rsidR="001872E4" w:rsidRPr="008068D7" w:rsidRDefault="001872E4">
          <w:pPr>
            <w:rPr>
              <w:rFonts w:ascii="Inter" w:hAnsi="Inter"/>
            </w:rPr>
          </w:pPr>
          <w:r w:rsidRPr="008068D7">
            <w:rPr>
              <w:rFonts w:ascii="Inter" w:hAnsi="Inter"/>
              <w:b/>
              <w:bCs/>
            </w:rPr>
            <w:fldChar w:fldCharType="end"/>
          </w:r>
        </w:p>
      </w:sdtContent>
    </w:sdt>
    <w:p w14:paraId="123C514B" w14:textId="77777777" w:rsidR="001872E4" w:rsidRPr="008068D7" w:rsidRDefault="001872E4" w:rsidP="006773C1">
      <w:pPr>
        <w:rPr>
          <w:rFonts w:ascii="Inter" w:hAnsi="Inter"/>
        </w:rPr>
      </w:pPr>
    </w:p>
    <w:p w14:paraId="2F0774F3" w14:textId="77777777" w:rsidR="001872E4" w:rsidRPr="008068D7" w:rsidRDefault="001872E4" w:rsidP="006773C1">
      <w:pPr>
        <w:rPr>
          <w:rFonts w:ascii="Inter" w:hAnsi="Inter"/>
        </w:rPr>
      </w:pPr>
    </w:p>
    <w:p w14:paraId="4C1E6BCA" w14:textId="77777777" w:rsidR="001872E4" w:rsidRPr="008068D7" w:rsidRDefault="001872E4" w:rsidP="006773C1">
      <w:pPr>
        <w:rPr>
          <w:rFonts w:ascii="Inter" w:hAnsi="Inter"/>
        </w:rPr>
      </w:pPr>
    </w:p>
    <w:p w14:paraId="4619F23C" w14:textId="77777777" w:rsidR="001872E4" w:rsidRPr="008068D7" w:rsidRDefault="001872E4" w:rsidP="006773C1">
      <w:pPr>
        <w:rPr>
          <w:rFonts w:ascii="Inter" w:hAnsi="Inter"/>
        </w:rPr>
      </w:pPr>
    </w:p>
    <w:p w14:paraId="6C6EB712" w14:textId="77777777" w:rsidR="001872E4" w:rsidRPr="008068D7" w:rsidRDefault="001872E4" w:rsidP="006773C1">
      <w:pPr>
        <w:rPr>
          <w:rFonts w:ascii="Inter" w:hAnsi="Inter"/>
        </w:rPr>
      </w:pPr>
    </w:p>
    <w:p w14:paraId="6E720E1E" w14:textId="77777777" w:rsidR="001872E4" w:rsidRPr="008068D7" w:rsidRDefault="001872E4" w:rsidP="006773C1">
      <w:pPr>
        <w:rPr>
          <w:rFonts w:ascii="Inter" w:hAnsi="Inter"/>
        </w:rPr>
      </w:pPr>
    </w:p>
    <w:p w14:paraId="28949A59" w14:textId="076604A3" w:rsidR="001872E4" w:rsidRPr="008068D7" w:rsidRDefault="00E30361" w:rsidP="00E30361">
      <w:pPr>
        <w:tabs>
          <w:tab w:val="left" w:pos="8310"/>
        </w:tabs>
        <w:rPr>
          <w:rFonts w:ascii="Inter" w:hAnsi="Inter"/>
        </w:rPr>
      </w:pPr>
      <w:r w:rsidRPr="008068D7">
        <w:rPr>
          <w:rFonts w:ascii="Inter" w:hAnsi="Inter"/>
        </w:rPr>
        <w:tab/>
      </w:r>
    </w:p>
    <w:p w14:paraId="67F20F23" w14:textId="77777777" w:rsidR="001872E4" w:rsidRPr="008068D7" w:rsidRDefault="001872E4" w:rsidP="006773C1">
      <w:pPr>
        <w:rPr>
          <w:rFonts w:ascii="Inter" w:hAnsi="Inter"/>
        </w:rPr>
      </w:pPr>
    </w:p>
    <w:p w14:paraId="4C3BA481" w14:textId="77777777" w:rsidR="001872E4" w:rsidRPr="008068D7" w:rsidRDefault="001872E4" w:rsidP="006773C1">
      <w:pPr>
        <w:rPr>
          <w:rFonts w:ascii="Inter" w:hAnsi="Inter"/>
        </w:rPr>
      </w:pPr>
    </w:p>
    <w:p w14:paraId="7F3F796E" w14:textId="77777777" w:rsidR="0076564D" w:rsidRDefault="0076564D">
      <w:pPr>
        <w:spacing w:after="160" w:line="259" w:lineRule="auto"/>
        <w:rPr>
          <w:rFonts w:ascii="Inter" w:eastAsiaTheme="majorEastAsia" w:hAnsi="Inter" w:cstheme="majorBidi"/>
          <w:b/>
          <w:bCs/>
          <w:szCs w:val="28"/>
        </w:rPr>
      </w:pPr>
      <w:r>
        <w:rPr>
          <w:rFonts w:ascii="Inter" w:hAnsi="Inter"/>
        </w:rPr>
        <w:br w:type="page"/>
      </w:r>
    </w:p>
    <w:p w14:paraId="2693B1A7" w14:textId="045D02C2" w:rsidR="00B71136" w:rsidRPr="008068D7" w:rsidRDefault="00B71136" w:rsidP="00806138">
      <w:pPr>
        <w:pStyle w:val="Titre1"/>
        <w:rPr>
          <w:rFonts w:ascii="Inter" w:hAnsi="Inter"/>
        </w:rPr>
      </w:pPr>
      <w:bookmarkStart w:id="0" w:name="_Toc204330770"/>
      <w:r w:rsidRPr="008068D7">
        <w:rPr>
          <w:rFonts w:ascii="Inter" w:hAnsi="Inter"/>
        </w:rPr>
        <w:lastRenderedPageBreak/>
        <w:t>PREAMBULE</w:t>
      </w:r>
      <w:bookmarkEnd w:id="0"/>
    </w:p>
    <w:p w14:paraId="0B131AC7" w14:textId="77777777" w:rsidR="00DE01D5" w:rsidRPr="008068D7" w:rsidRDefault="00DE01D5" w:rsidP="00DE01D5">
      <w:pPr>
        <w:jc w:val="both"/>
        <w:rPr>
          <w:rFonts w:ascii="Inter" w:hAnsi="Inter" w:cs="Arial"/>
          <w:b/>
          <w:bCs/>
        </w:rPr>
      </w:pPr>
    </w:p>
    <w:p w14:paraId="0CE5BC93" w14:textId="583A88FD" w:rsidR="00DE01D5" w:rsidRPr="008068D7" w:rsidRDefault="00395D89" w:rsidP="00DE01D5">
      <w:pPr>
        <w:jc w:val="both"/>
        <w:rPr>
          <w:rFonts w:ascii="Inter" w:hAnsi="Inter" w:cs="Arial"/>
        </w:rPr>
      </w:pPr>
      <w:r>
        <w:rPr>
          <w:rFonts w:ascii="Inter" w:hAnsi="Inter" w:cs="Arial"/>
        </w:rPr>
        <w:t>L</w:t>
      </w:r>
      <w:r w:rsidR="000E6B40">
        <w:rPr>
          <w:rFonts w:ascii="Inter" w:hAnsi="Inter" w:cs="Arial"/>
        </w:rPr>
        <w:t xml:space="preserve">e 17 décembre 2024, la Direction Clients Territoires </w:t>
      </w:r>
      <w:r w:rsidR="0095577B">
        <w:rPr>
          <w:rFonts w:ascii="Inter" w:hAnsi="Inter" w:cs="Arial"/>
        </w:rPr>
        <w:t xml:space="preserve">Sud-Ouest </w:t>
      </w:r>
      <w:r w:rsidR="000E6B40">
        <w:rPr>
          <w:rFonts w:ascii="Inter" w:hAnsi="Inter" w:cs="Arial"/>
        </w:rPr>
        <w:t>a signé avec les Organisations Syndicales CFDT, CFE et FO, un accord d’établissement portant sur le temps de travail, désigné ci-après « </w:t>
      </w:r>
      <w:r>
        <w:rPr>
          <w:rFonts w:ascii="Inter" w:hAnsi="Inter" w:cs="Arial"/>
        </w:rPr>
        <w:t>accord</w:t>
      </w:r>
      <w:r w:rsidR="000E6B40">
        <w:rPr>
          <w:rFonts w:ascii="Inter" w:hAnsi="Inter" w:cs="Arial"/>
        </w:rPr>
        <w:t xml:space="preserve"> local ». </w:t>
      </w:r>
      <w:r>
        <w:rPr>
          <w:rFonts w:ascii="Inter" w:hAnsi="Inter" w:cs="Arial"/>
        </w:rPr>
        <w:t xml:space="preserve"> </w:t>
      </w:r>
    </w:p>
    <w:p w14:paraId="6480006F" w14:textId="77777777" w:rsidR="00DE01D5" w:rsidRPr="008068D7" w:rsidRDefault="00DE01D5" w:rsidP="00DE01D5">
      <w:pPr>
        <w:jc w:val="both"/>
        <w:rPr>
          <w:rFonts w:ascii="Inter" w:hAnsi="Inter" w:cs="Arial"/>
        </w:rPr>
      </w:pPr>
    </w:p>
    <w:p w14:paraId="1D9D8289" w14:textId="233E1E96" w:rsidR="00B71136" w:rsidRPr="008068D7" w:rsidRDefault="00B71136" w:rsidP="00806138">
      <w:pPr>
        <w:pStyle w:val="Titre1"/>
        <w:rPr>
          <w:rFonts w:ascii="Inter" w:hAnsi="Inter"/>
        </w:rPr>
      </w:pPr>
      <w:bookmarkStart w:id="1" w:name="_Toc204330771"/>
      <w:r w:rsidRPr="008068D7">
        <w:rPr>
          <w:rFonts w:ascii="Inter" w:hAnsi="Inter"/>
        </w:rPr>
        <w:t>A</w:t>
      </w:r>
      <w:r w:rsidR="00DE01D5" w:rsidRPr="008068D7">
        <w:rPr>
          <w:rFonts w:ascii="Inter" w:hAnsi="Inter"/>
        </w:rPr>
        <w:t>RTICLE</w:t>
      </w:r>
      <w:r w:rsidRPr="008068D7">
        <w:rPr>
          <w:rFonts w:ascii="Inter" w:hAnsi="Inter"/>
        </w:rPr>
        <w:t xml:space="preserve"> 1 - OBJET DE L'A</w:t>
      </w:r>
      <w:r w:rsidR="008177C6">
        <w:rPr>
          <w:rFonts w:ascii="Inter" w:hAnsi="Inter"/>
        </w:rPr>
        <w:t>VENANT</w:t>
      </w:r>
      <w:bookmarkEnd w:id="1"/>
    </w:p>
    <w:p w14:paraId="3EA57DF0" w14:textId="77777777" w:rsidR="00DE01D5" w:rsidRPr="008068D7" w:rsidRDefault="00DE01D5" w:rsidP="00DE01D5">
      <w:pPr>
        <w:jc w:val="both"/>
        <w:rPr>
          <w:rFonts w:ascii="Inter" w:hAnsi="Inter" w:cs="Arial"/>
          <w:b/>
          <w:bCs/>
        </w:rPr>
      </w:pPr>
    </w:p>
    <w:p w14:paraId="5A3619A8" w14:textId="51D61298" w:rsidR="00DE01D5" w:rsidRDefault="00B71136" w:rsidP="00DE01D5">
      <w:pPr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 xml:space="preserve">Le présent </w:t>
      </w:r>
      <w:r w:rsidR="008177C6">
        <w:rPr>
          <w:rFonts w:ascii="Inter" w:hAnsi="Inter" w:cs="Arial"/>
        </w:rPr>
        <w:t xml:space="preserve">avenant </w:t>
      </w:r>
      <w:r w:rsidR="000E6B40">
        <w:rPr>
          <w:rFonts w:ascii="Inter" w:hAnsi="Inter" w:cs="Arial"/>
        </w:rPr>
        <w:t>a pour objet de modifier l’annexe 1 de l’accord local, relative aux aménagements horaires des équipes de la Délégation Acheminement, devenue, le 01</w:t>
      </w:r>
      <w:r w:rsidR="000E6B40" w:rsidRPr="000E6B40">
        <w:rPr>
          <w:rFonts w:ascii="Inter" w:hAnsi="Inter" w:cs="Arial"/>
          <w:vertAlign w:val="superscript"/>
        </w:rPr>
        <w:t>er</w:t>
      </w:r>
      <w:r w:rsidR="000E6B40">
        <w:rPr>
          <w:rFonts w:ascii="Inter" w:hAnsi="Inter" w:cs="Arial"/>
        </w:rPr>
        <w:t xml:space="preserve"> juillet 2025, la Délégation Clients Régionale et permettant</w:t>
      </w:r>
      <w:r w:rsidR="008177C6">
        <w:rPr>
          <w:rFonts w:ascii="Inter" w:hAnsi="Inter" w:cs="Arial"/>
        </w:rPr>
        <w:t xml:space="preserve"> de mettre en cohérence les horaires</w:t>
      </w:r>
      <w:r w:rsidR="006D444E">
        <w:rPr>
          <w:rFonts w:ascii="Inter" w:hAnsi="Inter" w:cs="Arial"/>
        </w:rPr>
        <w:t xml:space="preserve"> et dénominations</w:t>
      </w:r>
      <w:r w:rsidR="008177C6">
        <w:rPr>
          <w:rFonts w:ascii="Inter" w:hAnsi="Inter" w:cs="Arial"/>
        </w:rPr>
        <w:t xml:space="preserve"> de </w:t>
      </w:r>
      <w:r w:rsidR="000E6B40">
        <w:rPr>
          <w:rFonts w:ascii="Inter" w:hAnsi="Inter" w:cs="Arial"/>
        </w:rPr>
        <w:t>cette délégation</w:t>
      </w:r>
      <w:r w:rsidR="0095577B">
        <w:rPr>
          <w:rFonts w:ascii="Inter" w:hAnsi="Inter" w:cs="Arial"/>
        </w:rPr>
        <w:t>,</w:t>
      </w:r>
      <w:r w:rsidR="000E6B40">
        <w:rPr>
          <w:rFonts w:ascii="Inter" w:hAnsi="Inter" w:cs="Arial"/>
        </w:rPr>
        <w:t xml:space="preserve"> </w:t>
      </w:r>
      <w:r w:rsidR="008177C6">
        <w:rPr>
          <w:rFonts w:ascii="Inter" w:hAnsi="Inter" w:cs="Arial"/>
        </w:rPr>
        <w:t xml:space="preserve">créée postérieurement à la signature de l’accord </w:t>
      </w:r>
      <w:r w:rsidR="000E6B40">
        <w:rPr>
          <w:rFonts w:ascii="Inter" w:hAnsi="Inter" w:cs="Arial"/>
        </w:rPr>
        <w:t>local.</w:t>
      </w:r>
    </w:p>
    <w:p w14:paraId="3260C5BC" w14:textId="77777777" w:rsidR="00193F51" w:rsidRDefault="00193F51" w:rsidP="00DE01D5">
      <w:pPr>
        <w:jc w:val="both"/>
        <w:rPr>
          <w:rFonts w:ascii="Inter" w:hAnsi="Inter" w:cs="Arial"/>
        </w:rPr>
      </w:pPr>
    </w:p>
    <w:p w14:paraId="0937D7AD" w14:textId="3DB3A9A1" w:rsidR="00193F51" w:rsidRPr="00CC5847" w:rsidRDefault="00193F51" w:rsidP="00CC5847">
      <w:pPr>
        <w:pStyle w:val="Titre1"/>
        <w:rPr>
          <w:rFonts w:ascii="Inter" w:hAnsi="Inter"/>
        </w:rPr>
      </w:pPr>
      <w:bookmarkStart w:id="2" w:name="_Toc204330772"/>
      <w:r w:rsidRPr="00CC5847">
        <w:rPr>
          <w:rFonts w:ascii="Inter" w:hAnsi="Inter"/>
        </w:rPr>
        <w:t>ARTICLE 2 – MODIFICATION DE L’ANNEXE 1 DE L’ACCORD LOCAL</w:t>
      </w:r>
      <w:bookmarkEnd w:id="2"/>
    </w:p>
    <w:p w14:paraId="6A85D401" w14:textId="77777777" w:rsidR="000E6B40" w:rsidRDefault="000E6B40" w:rsidP="00DE01D5">
      <w:pPr>
        <w:jc w:val="both"/>
        <w:rPr>
          <w:rFonts w:ascii="Inter" w:hAnsi="Inter" w:cs="Arial"/>
        </w:rPr>
      </w:pPr>
    </w:p>
    <w:p w14:paraId="43ADA7AD" w14:textId="4CBB5F13" w:rsidR="00DE01D5" w:rsidRDefault="000E6B40" w:rsidP="009E4B28">
      <w:pPr>
        <w:jc w:val="both"/>
        <w:rPr>
          <w:rFonts w:ascii="Inter" w:hAnsi="Inter" w:cs="Arial"/>
        </w:rPr>
      </w:pPr>
      <w:r>
        <w:rPr>
          <w:rFonts w:ascii="Inter" w:hAnsi="Inter" w:cs="Arial"/>
        </w:rPr>
        <w:t>Les horaires et ATT des équipes</w:t>
      </w:r>
      <w:r w:rsidR="0095577B">
        <w:rPr>
          <w:rFonts w:ascii="Inter" w:hAnsi="Inter" w:cs="Arial"/>
        </w:rPr>
        <w:t xml:space="preserve">, précédemment intitulées « DEL ACHEMINEMENT » </w:t>
      </w:r>
      <w:proofErr w:type="gramStart"/>
      <w:r w:rsidR="00D718FB">
        <w:rPr>
          <w:rFonts w:ascii="Inter" w:hAnsi="Inter" w:cs="Arial"/>
        </w:rPr>
        <w:t>disparaissent</w:t>
      </w:r>
      <w:proofErr w:type="gramEnd"/>
      <w:r w:rsidR="00D718FB">
        <w:rPr>
          <w:rFonts w:ascii="Inter" w:hAnsi="Inter" w:cs="Arial"/>
        </w:rPr>
        <w:t>. V</w:t>
      </w:r>
      <w:r w:rsidR="00050276">
        <w:rPr>
          <w:rFonts w:ascii="Inter" w:hAnsi="Inter" w:cs="Arial"/>
        </w:rPr>
        <w:t>oir ci-après</w:t>
      </w:r>
      <w:r w:rsidR="00840B3E">
        <w:rPr>
          <w:rFonts w:ascii="Inter" w:hAnsi="Inter" w:cs="Arial"/>
        </w:rPr>
        <w:t>, l’extrait de l’annexe 1</w:t>
      </w:r>
      <w:r w:rsidR="00050276">
        <w:rPr>
          <w:rFonts w:ascii="Inter" w:hAnsi="Inter" w:cs="Arial"/>
        </w:rPr>
        <w:t xml:space="preserve"> : </w:t>
      </w:r>
      <w:r>
        <w:rPr>
          <w:rFonts w:ascii="Inter" w:hAnsi="Inter" w:cs="Arial"/>
        </w:rPr>
        <w:t xml:space="preserve"> </w:t>
      </w:r>
    </w:p>
    <w:p w14:paraId="61941149" w14:textId="77777777" w:rsidR="00724C2C" w:rsidRDefault="00724C2C" w:rsidP="009E4B28">
      <w:pPr>
        <w:jc w:val="both"/>
        <w:rPr>
          <w:rFonts w:ascii="Inter" w:hAnsi="Inter" w:cs="Arial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2026"/>
        <w:gridCol w:w="1459"/>
        <w:gridCol w:w="633"/>
        <w:gridCol w:w="1831"/>
        <w:gridCol w:w="1559"/>
        <w:gridCol w:w="1808"/>
      </w:tblGrid>
      <w:tr w:rsidR="00840B3E" w:rsidRPr="008068D7" w14:paraId="4309F10E" w14:textId="77777777" w:rsidTr="00840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2E3FCC17" w14:textId="77777777" w:rsidR="00840B3E" w:rsidRPr="00840B3E" w:rsidRDefault="00840B3E" w:rsidP="00264B2D">
            <w:pPr>
              <w:jc w:val="center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LIBELLE DE L’EQUIPE</w:t>
            </w:r>
          </w:p>
        </w:tc>
        <w:tc>
          <w:tcPr>
            <w:tcW w:w="1459" w:type="dxa"/>
            <w:vAlign w:val="center"/>
          </w:tcPr>
          <w:p w14:paraId="60854D12" w14:textId="77777777" w:rsidR="00840B3E" w:rsidRPr="00840B3E" w:rsidRDefault="00840B3E" w:rsidP="00264B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DESCRIPTIF</w:t>
            </w:r>
          </w:p>
        </w:tc>
        <w:tc>
          <w:tcPr>
            <w:tcW w:w="633" w:type="dxa"/>
            <w:vAlign w:val="center"/>
          </w:tcPr>
          <w:p w14:paraId="74EA86A6" w14:textId="77777777" w:rsidR="00840B3E" w:rsidRPr="00840B3E" w:rsidRDefault="00840B3E" w:rsidP="00264B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ATT</w:t>
            </w:r>
          </w:p>
        </w:tc>
        <w:tc>
          <w:tcPr>
            <w:tcW w:w="1831" w:type="dxa"/>
            <w:vAlign w:val="center"/>
          </w:tcPr>
          <w:p w14:paraId="643C89B6" w14:textId="77777777" w:rsidR="00840B3E" w:rsidRPr="00840B3E" w:rsidRDefault="00840B3E" w:rsidP="00264B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HORAIRES</w:t>
            </w:r>
          </w:p>
        </w:tc>
        <w:tc>
          <w:tcPr>
            <w:tcW w:w="1559" w:type="dxa"/>
            <w:vAlign w:val="center"/>
          </w:tcPr>
          <w:p w14:paraId="017BEB41" w14:textId="77777777" w:rsidR="00840B3E" w:rsidRPr="00840B3E" w:rsidRDefault="00840B3E" w:rsidP="00264B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PAUSE MERIDIENNE</w:t>
            </w:r>
          </w:p>
        </w:tc>
        <w:tc>
          <w:tcPr>
            <w:tcW w:w="1808" w:type="dxa"/>
            <w:vAlign w:val="center"/>
          </w:tcPr>
          <w:p w14:paraId="09FCD1D1" w14:textId="77777777" w:rsidR="00840B3E" w:rsidRPr="00840B3E" w:rsidRDefault="00840B3E" w:rsidP="00264B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AMPLITUDE HEBDO</w:t>
            </w:r>
          </w:p>
        </w:tc>
      </w:tr>
      <w:tr w:rsidR="00840B3E" w:rsidRPr="008068D7" w14:paraId="6E7C0680" w14:textId="77777777" w:rsidTr="00840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6F7178EB" w14:textId="77777777" w:rsidR="00840B3E" w:rsidRPr="00840B3E" w:rsidRDefault="00840B3E" w:rsidP="00264B2D">
            <w:pPr>
              <w:jc w:val="center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DEL ACHEMINEMENT AAG</w:t>
            </w:r>
          </w:p>
        </w:tc>
        <w:tc>
          <w:tcPr>
            <w:tcW w:w="1459" w:type="dxa"/>
            <w:vAlign w:val="center"/>
          </w:tcPr>
          <w:p w14:paraId="6F38B4D2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NIMES</w:t>
            </w:r>
          </w:p>
        </w:tc>
        <w:tc>
          <w:tcPr>
            <w:tcW w:w="633" w:type="dxa"/>
            <w:vAlign w:val="center"/>
          </w:tcPr>
          <w:p w14:paraId="6D7DDA64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A3</w:t>
            </w:r>
          </w:p>
        </w:tc>
        <w:tc>
          <w:tcPr>
            <w:tcW w:w="1831" w:type="dxa"/>
            <w:vAlign w:val="center"/>
          </w:tcPr>
          <w:p w14:paraId="10302325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8h - 17h</w:t>
            </w:r>
          </w:p>
          <w:p w14:paraId="21C0FCD0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8h15 - 17h15</w:t>
            </w:r>
          </w:p>
        </w:tc>
        <w:tc>
          <w:tcPr>
            <w:tcW w:w="1559" w:type="dxa"/>
            <w:vAlign w:val="center"/>
          </w:tcPr>
          <w:p w14:paraId="03AF7E26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46 MIN</w:t>
            </w:r>
          </w:p>
          <w:p w14:paraId="7E872F53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proofErr w:type="gramStart"/>
            <w:r w:rsidRPr="00840B3E">
              <w:rPr>
                <w:rFonts w:ascii="Inter" w:hAnsi="Inter"/>
                <w:i/>
                <w:iCs/>
                <w:sz w:val="20"/>
              </w:rPr>
              <w:t>à</w:t>
            </w:r>
            <w:proofErr w:type="gramEnd"/>
            <w:r w:rsidRPr="00840B3E">
              <w:rPr>
                <w:rFonts w:ascii="Inter" w:hAnsi="Inter"/>
                <w:i/>
                <w:iCs/>
                <w:sz w:val="20"/>
              </w:rPr>
              <w:t xml:space="preserve"> fixer entre 11h30 et 14h</w:t>
            </w:r>
          </w:p>
        </w:tc>
        <w:tc>
          <w:tcPr>
            <w:tcW w:w="1808" w:type="dxa"/>
            <w:vAlign w:val="center"/>
          </w:tcPr>
          <w:p w14:paraId="232F73D9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&lt; 50h/semaine</w:t>
            </w:r>
          </w:p>
        </w:tc>
      </w:tr>
      <w:tr w:rsidR="00840B3E" w:rsidRPr="008068D7" w14:paraId="22E107F3" w14:textId="77777777" w:rsidTr="00840B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27123EF5" w14:textId="77777777" w:rsidR="00840B3E" w:rsidRPr="00840B3E" w:rsidRDefault="00840B3E" w:rsidP="00264B2D">
            <w:pPr>
              <w:jc w:val="center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DEL ACHEMINEMENT AAG (y/c ARDG)</w:t>
            </w:r>
          </w:p>
        </w:tc>
        <w:tc>
          <w:tcPr>
            <w:tcW w:w="1459" w:type="dxa"/>
            <w:vAlign w:val="center"/>
          </w:tcPr>
          <w:p w14:paraId="02060A8F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PERIMETRE SUD OUEST (hors Nîmes)</w:t>
            </w:r>
          </w:p>
        </w:tc>
        <w:tc>
          <w:tcPr>
            <w:tcW w:w="633" w:type="dxa"/>
            <w:vAlign w:val="center"/>
          </w:tcPr>
          <w:p w14:paraId="3CCFC35A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A2</w:t>
            </w:r>
          </w:p>
        </w:tc>
        <w:tc>
          <w:tcPr>
            <w:tcW w:w="1831" w:type="dxa"/>
            <w:vAlign w:val="center"/>
          </w:tcPr>
          <w:p w14:paraId="09861E68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8h - 17h</w:t>
            </w:r>
          </w:p>
          <w:p w14:paraId="79492391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8h15- 17h15</w:t>
            </w:r>
          </w:p>
        </w:tc>
        <w:tc>
          <w:tcPr>
            <w:tcW w:w="1559" w:type="dxa"/>
            <w:vAlign w:val="center"/>
          </w:tcPr>
          <w:p w14:paraId="05E65CD4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1H</w:t>
            </w:r>
          </w:p>
          <w:p w14:paraId="7183DAE6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proofErr w:type="gramStart"/>
            <w:r w:rsidRPr="00840B3E">
              <w:rPr>
                <w:rFonts w:ascii="Inter" w:hAnsi="Inter"/>
                <w:i/>
                <w:iCs/>
                <w:sz w:val="20"/>
              </w:rPr>
              <w:t>à</w:t>
            </w:r>
            <w:proofErr w:type="gramEnd"/>
            <w:r w:rsidRPr="00840B3E">
              <w:rPr>
                <w:rFonts w:ascii="Inter" w:hAnsi="Inter"/>
                <w:i/>
                <w:iCs/>
                <w:sz w:val="20"/>
              </w:rPr>
              <w:t xml:space="preserve"> fixer entre 11h30 et 14h</w:t>
            </w:r>
          </w:p>
        </w:tc>
        <w:tc>
          <w:tcPr>
            <w:tcW w:w="1808" w:type="dxa"/>
            <w:vAlign w:val="center"/>
          </w:tcPr>
          <w:p w14:paraId="6A7197FF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&lt; 50h/semaine</w:t>
            </w:r>
          </w:p>
        </w:tc>
      </w:tr>
      <w:tr w:rsidR="00840B3E" w:rsidRPr="008068D7" w14:paraId="74C93787" w14:textId="77777777" w:rsidTr="00840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2DFAC7DA" w14:textId="77777777" w:rsidR="00840B3E" w:rsidRPr="00840B3E" w:rsidRDefault="00840B3E" w:rsidP="00264B2D">
            <w:pPr>
              <w:jc w:val="center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DEL ACHEMINEMENT GREA</w:t>
            </w:r>
          </w:p>
        </w:tc>
        <w:tc>
          <w:tcPr>
            <w:tcW w:w="1459" w:type="dxa"/>
            <w:vAlign w:val="center"/>
          </w:tcPr>
          <w:p w14:paraId="08D1B01E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PERIMETRE SUD OUEST</w:t>
            </w:r>
          </w:p>
        </w:tc>
        <w:tc>
          <w:tcPr>
            <w:tcW w:w="633" w:type="dxa"/>
            <w:vAlign w:val="center"/>
          </w:tcPr>
          <w:p w14:paraId="6F5E3208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A2</w:t>
            </w:r>
          </w:p>
        </w:tc>
        <w:tc>
          <w:tcPr>
            <w:tcW w:w="1831" w:type="dxa"/>
            <w:vAlign w:val="center"/>
          </w:tcPr>
          <w:p w14:paraId="533ADD79" w14:textId="527A3F4A" w:rsidR="00840B3E" w:rsidRPr="00840B3E" w:rsidRDefault="00840B3E" w:rsidP="00FF2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8h-12h/13h-17h</w:t>
            </w:r>
          </w:p>
        </w:tc>
        <w:tc>
          <w:tcPr>
            <w:tcW w:w="1559" w:type="dxa"/>
            <w:vAlign w:val="center"/>
          </w:tcPr>
          <w:p w14:paraId="144F41BA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1H</w:t>
            </w:r>
          </w:p>
        </w:tc>
        <w:tc>
          <w:tcPr>
            <w:tcW w:w="1808" w:type="dxa"/>
            <w:vAlign w:val="center"/>
          </w:tcPr>
          <w:p w14:paraId="3F993D15" w14:textId="77777777" w:rsidR="00840B3E" w:rsidRPr="00840B3E" w:rsidRDefault="00840B3E" w:rsidP="00264B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&lt; 50h/semaine</w:t>
            </w:r>
          </w:p>
        </w:tc>
      </w:tr>
      <w:tr w:rsidR="00840B3E" w:rsidRPr="008068D7" w14:paraId="506FA569" w14:textId="77777777" w:rsidTr="00840B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66641B45" w14:textId="77777777" w:rsidR="00840B3E" w:rsidRPr="00840B3E" w:rsidRDefault="00840B3E" w:rsidP="00264B2D">
            <w:pPr>
              <w:jc w:val="center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DEL ACHEMINEMENT EM</w:t>
            </w:r>
          </w:p>
        </w:tc>
        <w:tc>
          <w:tcPr>
            <w:tcW w:w="1459" w:type="dxa"/>
            <w:vAlign w:val="center"/>
          </w:tcPr>
          <w:p w14:paraId="29770F31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PERIMETRE SUD OUEST</w:t>
            </w:r>
          </w:p>
        </w:tc>
        <w:tc>
          <w:tcPr>
            <w:tcW w:w="633" w:type="dxa"/>
            <w:vAlign w:val="center"/>
          </w:tcPr>
          <w:p w14:paraId="578E9E92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A2</w:t>
            </w:r>
          </w:p>
        </w:tc>
        <w:tc>
          <w:tcPr>
            <w:tcW w:w="1831" w:type="dxa"/>
            <w:vAlign w:val="center"/>
          </w:tcPr>
          <w:p w14:paraId="0A756480" w14:textId="36DACEED" w:rsidR="00840B3E" w:rsidRPr="00840B3E" w:rsidRDefault="00840B3E" w:rsidP="00FF2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8h-12h/13h-17h</w:t>
            </w:r>
          </w:p>
        </w:tc>
        <w:tc>
          <w:tcPr>
            <w:tcW w:w="1559" w:type="dxa"/>
            <w:vAlign w:val="center"/>
          </w:tcPr>
          <w:p w14:paraId="549D3261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1H</w:t>
            </w:r>
          </w:p>
        </w:tc>
        <w:tc>
          <w:tcPr>
            <w:tcW w:w="1808" w:type="dxa"/>
            <w:vAlign w:val="center"/>
          </w:tcPr>
          <w:p w14:paraId="2DA28FB4" w14:textId="77777777" w:rsidR="00840B3E" w:rsidRPr="00840B3E" w:rsidRDefault="00840B3E" w:rsidP="00264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&lt; 50h/semaine</w:t>
            </w:r>
          </w:p>
        </w:tc>
      </w:tr>
    </w:tbl>
    <w:p w14:paraId="18BCE842" w14:textId="44AFFB12" w:rsidR="00724C2C" w:rsidRDefault="00724C2C" w:rsidP="009E4B28">
      <w:pPr>
        <w:jc w:val="both"/>
        <w:rPr>
          <w:rFonts w:ascii="Inter" w:hAnsi="Inter" w:cs="Arial"/>
        </w:rPr>
      </w:pPr>
    </w:p>
    <w:p w14:paraId="6ED75749" w14:textId="60889052" w:rsidR="00050276" w:rsidRDefault="001E32C4" w:rsidP="009E4B28">
      <w:pPr>
        <w:jc w:val="both"/>
        <w:rPr>
          <w:rFonts w:ascii="Inter" w:hAnsi="Inter" w:cs="Arial"/>
        </w:rPr>
      </w:pPr>
      <w:r w:rsidRPr="00D718FB">
        <w:rPr>
          <w:rFonts w:ascii="Inter" w:hAnsi="Inter" w:cs="Arial"/>
        </w:rPr>
        <w:t>Les équipes ci-après sont créées</w:t>
      </w:r>
      <w:r w:rsidR="00050276" w:rsidRPr="00D718FB">
        <w:rPr>
          <w:rFonts w:ascii="Inter" w:hAnsi="Inter" w:cs="Arial"/>
        </w:rPr>
        <w:t> :</w:t>
      </w:r>
      <w:r w:rsidR="00050276">
        <w:rPr>
          <w:rFonts w:ascii="Inter" w:hAnsi="Inter" w:cs="Arial"/>
        </w:rPr>
        <w:t xml:space="preserve"> </w:t>
      </w:r>
    </w:p>
    <w:p w14:paraId="6DB51AB3" w14:textId="77777777" w:rsidR="00050276" w:rsidRDefault="00050276" w:rsidP="009E4B28">
      <w:pPr>
        <w:jc w:val="both"/>
        <w:rPr>
          <w:rFonts w:ascii="Inter" w:hAnsi="Inter" w:cs="Arial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2038"/>
        <w:gridCol w:w="1484"/>
        <w:gridCol w:w="633"/>
        <w:gridCol w:w="1856"/>
        <w:gridCol w:w="1514"/>
        <w:gridCol w:w="1791"/>
      </w:tblGrid>
      <w:tr w:rsidR="000E6B40" w:rsidRPr="008068D7" w14:paraId="76D5E348" w14:textId="77777777" w:rsidTr="006D44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1" w:type="dxa"/>
            <w:vAlign w:val="center"/>
          </w:tcPr>
          <w:p w14:paraId="2B7E52BE" w14:textId="77777777" w:rsidR="000E6B40" w:rsidRPr="008068D7" w:rsidRDefault="000E6B40" w:rsidP="00734727">
            <w:pPr>
              <w:jc w:val="center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LIBELLE DE L’EQUIPE</w:t>
            </w:r>
          </w:p>
        </w:tc>
        <w:tc>
          <w:tcPr>
            <w:tcW w:w="1488" w:type="dxa"/>
            <w:vAlign w:val="center"/>
          </w:tcPr>
          <w:p w14:paraId="283901E4" w14:textId="77777777" w:rsidR="000E6B40" w:rsidRPr="008068D7" w:rsidRDefault="000E6B40" w:rsidP="007347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DESCRIPTIF</w:t>
            </w:r>
          </w:p>
        </w:tc>
        <w:tc>
          <w:tcPr>
            <w:tcW w:w="567" w:type="dxa"/>
            <w:vAlign w:val="center"/>
          </w:tcPr>
          <w:p w14:paraId="2E0A4A84" w14:textId="77777777" w:rsidR="000E6B40" w:rsidRPr="008068D7" w:rsidRDefault="000E6B40" w:rsidP="007347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ATT</w:t>
            </w:r>
          </w:p>
        </w:tc>
        <w:tc>
          <w:tcPr>
            <w:tcW w:w="1885" w:type="dxa"/>
            <w:vAlign w:val="center"/>
          </w:tcPr>
          <w:p w14:paraId="5BD976C1" w14:textId="77777777" w:rsidR="000E6B40" w:rsidRPr="008068D7" w:rsidRDefault="000E6B40" w:rsidP="007347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HORAIRES</w:t>
            </w:r>
          </w:p>
        </w:tc>
        <w:tc>
          <w:tcPr>
            <w:tcW w:w="1517" w:type="dxa"/>
            <w:vAlign w:val="center"/>
          </w:tcPr>
          <w:p w14:paraId="40ADAAEC" w14:textId="77777777" w:rsidR="000E6B40" w:rsidRPr="008068D7" w:rsidRDefault="000E6B40" w:rsidP="007347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PAUSE MERIDIENNE</w:t>
            </w:r>
          </w:p>
        </w:tc>
        <w:tc>
          <w:tcPr>
            <w:tcW w:w="1808" w:type="dxa"/>
            <w:vAlign w:val="center"/>
          </w:tcPr>
          <w:p w14:paraId="6182ED49" w14:textId="77777777" w:rsidR="000E6B40" w:rsidRPr="008068D7" w:rsidRDefault="000E6B40" w:rsidP="007347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AMPLITUDE HEBDO</w:t>
            </w:r>
          </w:p>
        </w:tc>
      </w:tr>
      <w:tr w:rsidR="00CC5847" w:rsidRPr="008068D7" w14:paraId="08AB0A0D" w14:textId="77777777" w:rsidTr="006D4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1" w:type="dxa"/>
            <w:vAlign w:val="center"/>
          </w:tcPr>
          <w:p w14:paraId="1D3A4C89" w14:textId="77777777" w:rsidR="00840B3E" w:rsidRDefault="000E6B40" w:rsidP="00734727">
            <w:pPr>
              <w:jc w:val="center"/>
              <w:rPr>
                <w:rFonts w:ascii="Inter" w:hAnsi="Inter"/>
                <w:b w:val="0"/>
                <w:bCs w:val="0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 xml:space="preserve">DEL </w:t>
            </w:r>
            <w:r w:rsidR="00193F51">
              <w:rPr>
                <w:rFonts w:ascii="Inter" w:hAnsi="Inter"/>
                <w:sz w:val="20"/>
              </w:rPr>
              <w:t>CLIENTS</w:t>
            </w:r>
            <w:r w:rsidRPr="008068D7">
              <w:rPr>
                <w:rFonts w:ascii="Inter" w:hAnsi="Inter"/>
                <w:sz w:val="20"/>
              </w:rPr>
              <w:t xml:space="preserve"> </w:t>
            </w:r>
            <w:r w:rsidR="008B3F1C">
              <w:rPr>
                <w:rFonts w:ascii="Inter" w:hAnsi="Inter"/>
                <w:sz w:val="20"/>
              </w:rPr>
              <w:t xml:space="preserve">-PERFORMANCE CLIENTS </w:t>
            </w:r>
          </w:p>
          <w:p w14:paraId="153F7AAD" w14:textId="69D7F762" w:rsidR="000E6B40" w:rsidRPr="00840B3E" w:rsidRDefault="008B3F1C" w:rsidP="00734727">
            <w:pPr>
              <w:jc w:val="center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(</w:t>
            </w:r>
            <w:proofErr w:type="gramStart"/>
            <w:r w:rsidRPr="00840B3E">
              <w:rPr>
                <w:rFonts w:ascii="Inter" w:hAnsi="Inter"/>
                <w:i/>
                <w:iCs/>
                <w:sz w:val="20"/>
              </w:rPr>
              <w:t>ex</w:t>
            </w:r>
            <w:proofErr w:type="gramEnd"/>
            <w:r w:rsidRPr="00840B3E">
              <w:rPr>
                <w:rFonts w:ascii="Inter" w:hAnsi="Inter"/>
                <w:i/>
                <w:iCs/>
                <w:sz w:val="20"/>
              </w:rPr>
              <w:t xml:space="preserve"> GREA)</w:t>
            </w:r>
          </w:p>
        </w:tc>
        <w:tc>
          <w:tcPr>
            <w:tcW w:w="1488" w:type="dxa"/>
            <w:vAlign w:val="center"/>
          </w:tcPr>
          <w:p w14:paraId="3F520595" w14:textId="77777777" w:rsidR="000E6B40" w:rsidRPr="008068D7" w:rsidRDefault="000E6B40" w:rsidP="0073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PERIMETRE SUD OUEST</w:t>
            </w:r>
          </w:p>
        </w:tc>
        <w:tc>
          <w:tcPr>
            <w:tcW w:w="567" w:type="dxa"/>
            <w:vAlign w:val="center"/>
          </w:tcPr>
          <w:p w14:paraId="48ACEA96" w14:textId="77777777" w:rsidR="000E6B40" w:rsidRPr="008068D7" w:rsidRDefault="000E6B40" w:rsidP="0073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A2</w:t>
            </w:r>
          </w:p>
        </w:tc>
        <w:tc>
          <w:tcPr>
            <w:tcW w:w="1885" w:type="dxa"/>
            <w:vAlign w:val="center"/>
          </w:tcPr>
          <w:p w14:paraId="061D5356" w14:textId="3D6D1EAA" w:rsidR="000E6B40" w:rsidRPr="008068D7" w:rsidRDefault="000E6B40" w:rsidP="00CC58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8h-12h/13h-17h</w:t>
            </w:r>
          </w:p>
        </w:tc>
        <w:tc>
          <w:tcPr>
            <w:tcW w:w="1517" w:type="dxa"/>
            <w:vAlign w:val="center"/>
          </w:tcPr>
          <w:p w14:paraId="2E12BF4B" w14:textId="77777777" w:rsidR="000E6B40" w:rsidRPr="008068D7" w:rsidRDefault="000E6B40" w:rsidP="0073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1H</w:t>
            </w:r>
          </w:p>
        </w:tc>
        <w:tc>
          <w:tcPr>
            <w:tcW w:w="1808" w:type="dxa"/>
            <w:vAlign w:val="center"/>
          </w:tcPr>
          <w:p w14:paraId="20416ACD" w14:textId="77777777" w:rsidR="000E6B40" w:rsidRPr="008068D7" w:rsidRDefault="000E6B40" w:rsidP="0073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&lt; 50h/semaine</w:t>
            </w:r>
          </w:p>
        </w:tc>
      </w:tr>
      <w:tr w:rsidR="00CC5847" w:rsidRPr="008068D7" w14:paraId="70DF1082" w14:textId="77777777" w:rsidTr="006D44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1" w:type="dxa"/>
            <w:vAlign w:val="center"/>
          </w:tcPr>
          <w:p w14:paraId="16D03465" w14:textId="3FC04759" w:rsidR="00193F51" w:rsidRDefault="000E6B40" w:rsidP="00734727">
            <w:pPr>
              <w:jc w:val="center"/>
              <w:rPr>
                <w:rFonts w:ascii="Inter" w:hAnsi="Inter"/>
                <w:b w:val="0"/>
                <w:bCs w:val="0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 xml:space="preserve">DEL </w:t>
            </w:r>
            <w:r w:rsidR="00193F51">
              <w:rPr>
                <w:rFonts w:ascii="Inter" w:hAnsi="Inter"/>
                <w:sz w:val="20"/>
              </w:rPr>
              <w:t>CLIENTS</w:t>
            </w:r>
            <w:r w:rsidR="008B3F1C">
              <w:rPr>
                <w:rFonts w:ascii="Inter" w:hAnsi="Inter"/>
                <w:sz w:val="20"/>
              </w:rPr>
              <w:t xml:space="preserve"> -</w:t>
            </w:r>
          </w:p>
          <w:p w14:paraId="24AD4474" w14:textId="4C76D1EB" w:rsidR="000E6B40" w:rsidRPr="008068D7" w:rsidRDefault="000E6B40" w:rsidP="00734727">
            <w:pPr>
              <w:jc w:val="center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EM</w:t>
            </w:r>
          </w:p>
        </w:tc>
        <w:tc>
          <w:tcPr>
            <w:tcW w:w="1488" w:type="dxa"/>
            <w:vAlign w:val="center"/>
          </w:tcPr>
          <w:p w14:paraId="2627E4AB" w14:textId="77777777" w:rsidR="000E6B40" w:rsidRPr="008068D7" w:rsidRDefault="000E6B40" w:rsidP="00734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PERIMETRE SUD OUEST</w:t>
            </w:r>
          </w:p>
        </w:tc>
        <w:tc>
          <w:tcPr>
            <w:tcW w:w="567" w:type="dxa"/>
            <w:vAlign w:val="center"/>
          </w:tcPr>
          <w:p w14:paraId="637C3562" w14:textId="77777777" w:rsidR="000E6B40" w:rsidRPr="008068D7" w:rsidRDefault="000E6B40" w:rsidP="00734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A2</w:t>
            </w:r>
          </w:p>
        </w:tc>
        <w:tc>
          <w:tcPr>
            <w:tcW w:w="1885" w:type="dxa"/>
            <w:vAlign w:val="center"/>
          </w:tcPr>
          <w:p w14:paraId="664EB4E2" w14:textId="04299EE4" w:rsidR="000E6B40" w:rsidRPr="008068D7" w:rsidRDefault="000E6B40" w:rsidP="00193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8h-12h/13h-17h</w:t>
            </w:r>
          </w:p>
        </w:tc>
        <w:tc>
          <w:tcPr>
            <w:tcW w:w="1517" w:type="dxa"/>
            <w:vAlign w:val="center"/>
          </w:tcPr>
          <w:p w14:paraId="747E2EE5" w14:textId="77777777" w:rsidR="000E6B40" w:rsidRPr="008068D7" w:rsidRDefault="000E6B40" w:rsidP="00734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1H</w:t>
            </w:r>
          </w:p>
        </w:tc>
        <w:tc>
          <w:tcPr>
            <w:tcW w:w="1808" w:type="dxa"/>
            <w:vAlign w:val="center"/>
          </w:tcPr>
          <w:p w14:paraId="27D9FD81" w14:textId="77777777" w:rsidR="000E6B40" w:rsidRPr="008068D7" w:rsidRDefault="000E6B40" w:rsidP="00734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&lt; 50h/semaine</w:t>
            </w:r>
          </w:p>
        </w:tc>
      </w:tr>
      <w:tr w:rsidR="008B3F1C" w:rsidRPr="008068D7" w14:paraId="45E7A6BF" w14:textId="77777777" w:rsidTr="006D4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1" w:type="dxa"/>
            <w:vAlign w:val="center"/>
          </w:tcPr>
          <w:p w14:paraId="3551C92A" w14:textId="2E7ACA83" w:rsidR="008B3F1C" w:rsidRDefault="008B3F1C" w:rsidP="008B3F1C">
            <w:pPr>
              <w:jc w:val="center"/>
              <w:rPr>
                <w:rFonts w:ascii="Inter" w:hAnsi="Inter"/>
                <w:b w:val="0"/>
                <w:bCs w:val="0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 xml:space="preserve">DEL </w:t>
            </w:r>
            <w:r>
              <w:rPr>
                <w:rFonts w:ascii="Inter" w:hAnsi="Inter"/>
                <w:sz w:val="20"/>
              </w:rPr>
              <w:t>CLIENTS -</w:t>
            </w:r>
          </w:p>
          <w:p w14:paraId="1D824E5C" w14:textId="77777777" w:rsidR="008B3F1C" w:rsidRDefault="008B3F1C" w:rsidP="008B3F1C">
            <w:pPr>
              <w:jc w:val="center"/>
              <w:rPr>
                <w:rFonts w:ascii="Inter" w:hAnsi="Inter"/>
                <w:b w:val="0"/>
                <w:bCs w:val="0"/>
                <w:sz w:val="20"/>
              </w:rPr>
            </w:pPr>
            <w:r>
              <w:rPr>
                <w:rFonts w:ascii="Inter" w:hAnsi="Inter"/>
                <w:sz w:val="20"/>
              </w:rPr>
              <w:t>EXPERIENCE CLIENTS</w:t>
            </w:r>
          </w:p>
          <w:p w14:paraId="3E2FC169" w14:textId="6E13D84D" w:rsidR="00050276" w:rsidRPr="00840B3E" w:rsidRDefault="00050276" w:rsidP="008B3F1C">
            <w:pPr>
              <w:jc w:val="center"/>
              <w:rPr>
                <w:rFonts w:ascii="Inter" w:hAnsi="Inter"/>
                <w:i/>
                <w:iCs/>
                <w:sz w:val="20"/>
              </w:rPr>
            </w:pPr>
            <w:r w:rsidRPr="00840B3E">
              <w:rPr>
                <w:rFonts w:ascii="Inter" w:hAnsi="Inter"/>
                <w:i/>
                <w:iCs/>
                <w:sz w:val="20"/>
              </w:rPr>
              <w:t>(</w:t>
            </w:r>
            <w:r w:rsidR="00840B3E" w:rsidRPr="00840B3E">
              <w:rPr>
                <w:rFonts w:ascii="Inter" w:hAnsi="Inter"/>
                <w:i/>
                <w:iCs/>
                <w:sz w:val="20"/>
              </w:rPr>
              <w:t>Création de la structure</w:t>
            </w:r>
            <w:r w:rsidRPr="00840B3E">
              <w:rPr>
                <w:rFonts w:ascii="Inter" w:hAnsi="Inter"/>
                <w:i/>
                <w:iCs/>
                <w:sz w:val="20"/>
              </w:rPr>
              <w:t>)</w:t>
            </w:r>
          </w:p>
        </w:tc>
        <w:tc>
          <w:tcPr>
            <w:tcW w:w="1488" w:type="dxa"/>
            <w:vAlign w:val="center"/>
          </w:tcPr>
          <w:p w14:paraId="491BB5D5" w14:textId="7E8EEDB5" w:rsidR="008B3F1C" w:rsidRPr="008068D7" w:rsidRDefault="008B3F1C" w:rsidP="008B3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PERIMETRE SUD OUEST</w:t>
            </w:r>
          </w:p>
        </w:tc>
        <w:tc>
          <w:tcPr>
            <w:tcW w:w="567" w:type="dxa"/>
            <w:vAlign w:val="center"/>
          </w:tcPr>
          <w:p w14:paraId="471B7A4E" w14:textId="4C42313D" w:rsidR="008B3F1C" w:rsidRPr="008068D7" w:rsidRDefault="008B3F1C" w:rsidP="008B3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A2</w:t>
            </w:r>
          </w:p>
        </w:tc>
        <w:tc>
          <w:tcPr>
            <w:tcW w:w="1885" w:type="dxa"/>
            <w:vAlign w:val="center"/>
          </w:tcPr>
          <w:p w14:paraId="042FD895" w14:textId="2267CE00" w:rsidR="008B3F1C" w:rsidRPr="008068D7" w:rsidRDefault="008B3F1C" w:rsidP="008B3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8h-12h/13h-17h</w:t>
            </w:r>
          </w:p>
        </w:tc>
        <w:tc>
          <w:tcPr>
            <w:tcW w:w="1517" w:type="dxa"/>
            <w:vAlign w:val="center"/>
          </w:tcPr>
          <w:p w14:paraId="3A94823A" w14:textId="03568B81" w:rsidR="008B3F1C" w:rsidRPr="008068D7" w:rsidRDefault="008B3F1C" w:rsidP="008B3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1H</w:t>
            </w:r>
          </w:p>
        </w:tc>
        <w:tc>
          <w:tcPr>
            <w:tcW w:w="1808" w:type="dxa"/>
            <w:vAlign w:val="center"/>
          </w:tcPr>
          <w:p w14:paraId="6E54CA74" w14:textId="2A327B81" w:rsidR="008B3F1C" w:rsidRPr="008068D7" w:rsidRDefault="008B3F1C" w:rsidP="008B3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ter" w:hAnsi="Inter"/>
                <w:sz w:val="20"/>
              </w:rPr>
            </w:pPr>
            <w:r w:rsidRPr="008068D7">
              <w:rPr>
                <w:rFonts w:ascii="Inter" w:hAnsi="Inter"/>
                <w:sz w:val="20"/>
              </w:rPr>
              <w:t>&lt; 50h/semaine</w:t>
            </w:r>
          </w:p>
        </w:tc>
      </w:tr>
    </w:tbl>
    <w:p w14:paraId="4994BC15" w14:textId="77777777" w:rsidR="009F30E9" w:rsidRDefault="009F30E9" w:rsidP="00806138">
      <w:pPr>
        <w:pStyle w:val="Titre1"/>
        <w:rPr>
          <w:rFonts w:ascii="Inter" w:hAnsi="Inter"/>
        </w:rPr>
      </w:pPr>
      <w:bookmarkStart w:id="3" w:name="_Toc204330773"/>
    </w:p>
    <w:p w14:paraId="07E39C52" w14:textId="77777777" w:rsidR="009F30E9" w:rsidRDefault="009F30E9" w:rsidP="00806138">
      <w:pPr>
        <w:pStyle w:val="Titre1"/>
        <w:rPr>
          <w:rFonts w:ascii="Inter" w:hAnsi="Inter"/>
        </w:rPr>
      </w:pPr>
    </w:p>
    <w:p w14:paraId="2455FB14" w14:textId="4C8AE798" w:rsidR="00B71136" w:rsidRPr="008068D7" w:rsidRDefault="00B71136" w:rsidP="00806138">
      <w:pPr>
        <w:pStyle w:val="Titre1"/>
        <w:rPr>
          <w:rFonts w:ascii="Inter" w:hAnsi="Inter"/>
        </w:rPr>
      </w:pPr>
      <w:r w:rsidRPr="008068D7">
        <w:rPr>
          <w:rFonts w:ascii="Inter" w:hAnsi="Inter"/>
        </w:rPr>
        <w:t>A</w:t>
      </w:r>
      <w:r w:rsidR="00474902" w:rsidRPr="008068D7">
        <w:rPr>
          <w:rFonts w:ascii="Inter" w:hAnsi="Inter"/>
        </w:rPr>
        <w:t>RTICLE</w:t>
      </w:r>
      <w:r w:rsidRPr="008068D7">
        <w:rPr>
          <w:rFonts w:ascii="Inter" w:hAnsi="Inter"/>
        </w:rPr>
        <w:t xml:space="preserve"> 3 </w:t>
      </w:r>
      <w:r w:rsidR="000E6B40">
        <w:rPr>
          <w:rFonts w:ascii="Inter" w:hAnsi="Inter"/>
        </w:rPr>
        <w:t>–</w:t>
      </w:r>
      <w:r w:rsidRPr="008068D7">
        <w:rPr>
          <w:rFonts w:ascii="Inter" w:hAnsi="Inter"/>
        </w:rPr>
        <w:t xml:space="preserve"> </w:t>
      </w:r>
      <w:r w:rsidR="000E6B40">
        <w:rPr>
          <w:rFonts w:ascii="Inter" w:hAnsi="Inter"/>
        </w:rPr>
        <w:t>CHAMP D’APPLICATION</w:t>
      </w:r>
      <w:bookmarkEnd w:id="3"/>
    </w:p>
    <w:p w14:paraId="118DFBBF" w14:textId="77777777" w:rsidR="00474902" w:rsidRPr="008068D7" w:rsidRDefault="00474902" w:rsidP="00DE01D5">
      <w:pPr>
        <w:jc w:val="both"/>
        <w:rPr>
          <w:rFonts w:ascii="Inter" w:hAnsi="Inter" w:cs="Arial"/>
          <w:b/>
          <w:bCs/>
        </w:rPr>
      </w:pPr>
    </w:p>
    <w:p w14:paraId="25367131" w14:textId="5A12E425" w:rsidR="000E6B40" w:rsidRDefault="00B71136" w:rsidP="00DE01D5">
      <w:pPr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>Le</w:t>
      </w:r>
      <w:r w:rsidR="000E6B40">
        <w:rPr>
          <w:rFonts w:ascii="Inter" w:hAnsi="Inter" w:cs="Arial"/>
        </w:rPr>
        <w:t xml:space="preserve"> présent avenant est applicable à l’ensemble des salariés statutaires de la Direction Clients Territoires </w:t>
      </w:r>
      <w:r w:rsidR="006D444E">
        <w:rPr>
          <w:rFonts w:ascii="Inter" w:hAnsi="Inter" w:cs="Arial"/>
        </w:rPr>
        <w:t xml:space="preserve">Sud-Ouest </w:t>
      </w:r>
      <w:r w:rsidR="000E6B40">
        <w:rPr>
          <w:rFonts w:ascii="Inter" w:hAnsi="Inter" w:cs="Arial"/>
        </w:rPr>
        <w:t xml:space="preserve">de GRDF, à </w:t>
      </w:r>
      <w:r w:rsidR="00193F51">
        <w:rPr>
          <w:rFonts w:ascii="Inter" w:hAnsi="Inter" w:cs="Arial"/>
        </w:rPr>
        <w:t>l’exception</w:t>
      </w:r>
      <w:r w:rsidR="000E6B40">
        <w:rPr>
          <w:rFonts w:ascii="Inter" w:hAnsi="Inter" w:cs="Arial"/>
        </w:rPr>
        <w:t xml:space="preserve"> des cadres dirigeants et des cadres autonomes lorsque ceux-ci ont signé une convention forfait jours. </w:t>
      </w:r>
    </w:p>
    <w:p w14:paraId="1B3C745D" w14:textId="77777777" w:rsidR="000E6B40" w:rsidRDefault="000E6B40" w:rsidP="00DE01D5">
      <w:pPr>
        <w:jc w:val="both"/>
        <w:rPr>
          <w:rFonts w:ascii="Inter" w:hAnsi="Inter" w:cs="Arial"/>
        </w:rPr>
      </w:pPr>
    </w:p>
    <w:p w14:paraId="1F8B5D61" w14:textId="1BB3564B" w:rsidR="00B71136" w:rsidRPr="008068D7" w:rsidRDefault="00B71136" w:rsidP="00806138">
      <w:pPr>
        <w:pStyle w:val="Titre1"/>
        <w:rPr>
          <w:rFonts w:ascii="Inter" w:hAnsi="Inter"/>
        </w:rPr>
      </w:pPr>
      <w:bookmarkStart w:id="4" w:name="_Toc204330774"/>
      <w:r w:rsidRPr="008068D7">
        <w:rPr>
          <w:rFonts w:ascii="Inter" w:hAnsi="Inter"/>
        </w:rPr>
        <w:t>A</w:t>
      </w:r>
      <w:r w:rsidR="003542E6" w:rsidRPr="008068D7">
        <w:rPr>
          <w:rFonts w:ascii="Inter" w:hAnsi="Inter"/>
        </w:rPr>
        <w:t>RTICLE</w:t>
      </w:r>
      <w:r w:rsidRPr="008068D7">
        <w:rPr>
          <w:rFonts w:ascii="Inter" w:hAnsi="Inter"/>
        </w:rPr>
        <w:t xml:space="preserve"> </w:t>
      </w:r>
      <w:r w:rsidR="000E6B40">
        <w:rPr>
          <w:rFonts w:ascii="Inter" w:hAnsi="Inter"/>
        </w:rPr>
        <w:t>4</w:t>
      </w:r>
      <w:r w:rsidRPr="008068D7">
        <w:rPr>
          <w:rFonts w:ascii="Inter" w:hAnsi="Inter"/>
        </w:rPr>
        <w:t xml:space="preserve"> - DUREE ET MISE EN </w:t>
      </w:r>
      <w:r w:rsidR="003542E6" w:rsidRPr="008068D7">
        <w:rPr>
          <w:rFonts w:ascii="Inter" w:hAnsi="Inter"/>
        </w:rPr>
        <w:t>ŒUVRE</w:t>
      </w:r>
      <w:bookmarkEnd w:id="4"/>
    </w:p>
    <w:p w14:paraId="408A0FE8" w14:textId="77777777" w:rsidR="003542E6" w:rsidRPr="008068D7" w:rsidRDefault="003542E6" w:rsidP="00DE01D5">
      <w:pPr>
        <w:jc w:val="both"/>
        <w:rPr>
          <w:rFonts w:ascii="Inter" w:hAnsi="Inter" w:cs="Arial"/>
          <w:b/>
          <w:bCs/>
        </w:rPr>
      </w:pPr>
    </w:p>
    <w:p w14:paraId="472A453A" w14:textId="0CB6F24F" w:rsidR="00E64037" w:rsidRPr="008068D7" w:rsidRDefault="00B71136" w:rsidP="00DD3736">
      <w:pPr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>Le présent a</w:t>
      </w:r>
      <w:r w:rsidR="00193F51">
        <w:rPr>
          <w:rFonts w:ascii="Inter" w:hAnsi="Inter" w:cs="Arial"/>
        </w:rPr>
        <w:t>venant</w:t>
      </w:r>
      <w:r w:rsidRPr="008068D7">
        <w:rPr>
          <w:rFonts w:ascii="Inter" w:hAnsi="Inter" w:cs="Arial"/>
        </w:rPr>
        <w:t xml:space="preserve"> est conclu pour une durée indéterminée.</w:t>
      </w:r>
      <w:r w:rsidR="008D64D5" w:rsidRPr="008068D7">
        <w:rPr>
          <w:rFonts w:ascii="Inter" w:hAnsi="Inter" w:cs="Arial"/>
        </w:rPr>
        <w:t xml:space="preserve"> </w:t>
      </w:r>
    </w:p>
    <w:p w14:paraId="32782426" w14:textId="77777777" w:rsidR="00E64037" w:rsidRPr="008068D7" w:rsidRDefault="00E64037" w:rsidP="00DD3736">
      <w:pPr>
        <w:jc w:val="both"/>
        <w:rPr>
          <w:rFonts w:ascii="Inter" w:hAnsi="Inter" w:cs="Arial"/>
        </w:rPr>
      </w:pPr>
    </w:p>
    <w:p w14:paraId="544BD26E" w14:textId="77BAF00D" w:rsidR="00DD3736" w:rsidRPr="008068D7" w:rsidRDefault="008D64D5" w:rsidP="00DD3736">
      <w:pPr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 xml:space="preserve">Il s’applique à compter du </w:t>
      </w:r>
      <w:r w:rsidRPr="008461C9">
        <w:rPr>
          <w:rFonts w:ascii="Inter" w:hAnsi="Inter" w:cs="Arial"/>
        </w:rPr>
        <w:t>01</w:t>
      </w:r>
      <w:r w:rsidRPr="008461C9">
        <w:rPr>
          <w:rFonts w:ascii="Inter" w:hAnsi="Inter" w:cs="Arial"/>
          <w:vertAlign w:val="superscript"/>
        </w:rPr>
        <w:t>er</w:t>
      </w:r>
      <w:r w:rsidRPr="008461C9">
        <w:rPr>
          <w:rFonts w:ascii="Inter" w:hAnsi="Inter" w:cs="Arial"/>
        </w:rPr>
        <w:t xml:space="preserve"> </w:t>
      </w:r>
      <w:r w:rsidR="00B00E3B" w:rsidRPr="008461C9">
        <w:rPr>
          <w:rFonts w:ascii="Inter" w:hAnsi="Inter" w:cs="Arial"/>
        </w:rPr>
        <w:t>décembre</w:t>
      </w:r>
      <w:r w:rsidRPr="008461C9">
        <w:rPr>
          <w:rFonts w:ascii="Inter" w:hAnsi="Inter" w:cs="Arial"/>
        </w:rPr>
        <w:t xml:space="preserve"> 2025,</w:t>
      </w:r>
      <w:r w:rsidRPr="008068D7">
        <w:rPr>
          <w:rFonts w:ascii="Inter" w:hAnsi="Inter" w:cs="Arial"/>
        </w:rPr>
        <w:t xml:space="preserve"> sous réserve</w:t>
      </w:r>
      <w:r w:rsidR="00DD3736" w:rsidRPr="008068D7">
        <w:rPr>
          <w:rFonts w:ascii="Inter" w:hAnsi="Inter" w:cs="Arial"/>
        </w:rPr>
        <w:t xml:space="preserve"> de l’accomplissement des formalités de dépôt et de publicité, conformément aux dispositions de l’article </w:t>
      </w:r>
      <w:r w:rsidR="00193F51">
        <w:rPr>
          <w:rFonts w:ascii="Inter" w:hAnsi="Inter" w:cs="Arial"/>
        </w:rPr>
        <w:t>6</w:t>
      </w:r>
      <w:r w:rsidR="00DD3736" w:rsidRPr="008068D7">
        <w:rPr>
          <w:rFonts w:ascii="Inter" w:hAnsi="Inter" w:cs="Arial"/>
        </w:rPr>
        <w:t xml:space="preserve"> du présent accord. </w:t>
      </w:r>
    </w:p>
    <w:p w14:paraId="77B5EBBF" w14:textId="77777777" w:rsidR="003542E6" w:rsidRPr="008068D7" w:rsidRDefault="003542E6" w:rsidP="00DE01D5">
      <w:pPr>
        <w:jc w:val="both"/>
        <w:rPr>
          <w:rFonts w:ascii="Inter" w:hAnsi="Inter" w:cs="Arial"/>
        </w:rPr>
      </w:pPr>
    </w:p>
    <w:p w14:paraId="19220449" w14:textId="461D5F19" w:rsidR="00B71136" w:rsidRPr="008068D7" w:rsidRDefault="00B71136" w:rsidP="00806138">
      <w:pPr>
        <w:pStyle w:val="Titre1"/>
        <w:rPr>
          <w:rFonts w:ascii="Inter" w:hAnsi="Inter"/>
        </w:rPr>
      </w:pPr>
      <w:bookmarkStart w:id="5" w:name="_Toc204330775"/>
      <w:r w:rsidRPr="008068D7">
        <w:rPr>
          <w:rFonts w:ascii="Inter" w:hAnsi="Inter"/>
        </w:rPr>
        <w:t>A</w:t>
      </w:r>
      <w:r w:rsidR="003542E6" w:rsidRPr="008068D7">
        <w:rPr>
          <w:rFonts w:ascii="Inter" w:hAnsi="Inter"/>
        </w:rPr>
        <w:t>RTICLE</w:t>
      </w:r>
      <w:r w:rsidRPr="008068D7">
        <w:rPr>
          <w:rFonts w:ascii="Inter" w:hAnsi="Inter"/>
        </w:rPr>
        <w:t xml:space="preserve"> </w:t>
      </w:r>
      <w:r w:rsidR="000E6B40">
        <w:rPr>
          <w:rFonts w:ascii="Inter" w:hAnsi="Inter"/>
        </w:rPr>
        <w:t>5</w:t>
      </w:r>
      <w:r w:rsidRPr="008068D7">
        <w:rPr>
          <w:rFonts w:ascii="Inter" w:hAnsi="Inter"/>
        </w:rPr>
        <w:t xml:space="preserve"> - REVISION ET DENONCIATION</w:t>
      </w:r>
      <w:bookmarkEnd w:id="5"/>
    </w:p>
    <w:p w14:paraId="490B2EC6" w14:textId="77777777" w:rsidR="003542E6" w:rsidRPr="008068D7" w:rsidRDefault="003542E6" w:rsidP="00DE01D5">
      <w:pPr>
        <w:jc w:val="both"/>
        <w:rPr>
          <w:rFonts w:ascii="Inter" w:hAnsi="Inter" w:cs="Arial"/>
          <w:b/>
          <w:bCs/>
        </w:rPr>
      </w:pPr>
    </w:p>
    <w:p w14:paraId="1DEF57CA" w14:textId="64478585" w:rsidR="007F1138" w:rsidRPr="008068D7" w:rsidRDefault="007F1138" w:rsidP="007F1138">
      <w:pPr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>Le présent a</w:t>
      </w:r>
      <w:r w:rsidR="00193F51">
        <w:rPr>
          <w:rFonts w:ascii="Inter" w:hAnsi="Inter" w:cs="Arial"/>
        </w:rPr>
        <w:t>venant</w:t>
      </w:r>
      <w:r w:rsidRPr="008068D7">
        <w:rPr>
          <w:rFonts w:ascii="Inter" w:hAnsi="Inter" w:cs="Arial"/>
        </w:rPr>
        <w:t xml:space="preserve"> pourra faire l’objet d’une procédure de révision dans les conditions prévues par les dispositions du Code du Travail, à la demande d’une ou plusieurs organisations syndicales représentatives visées par l’article L.2261-7-1, ou à la demande de la direction GRDF Clients Territoires Sud-Ouest.</w:t>
      </w:r>
    </w:p>
    <w:p w14:paraId="23CF781A" w14:textId="77777777" w:rsidR="007F1138" w:rsidRPr="008068D7" w:rsidRDefault="007F1138" w:rsidP="007F1138">
      <w:pPr>
        <w:jc w:val="both"/>
        <w:rPr>
          <w:rFonts w:ascii="Inter" w:hAnsi="Inter" w:cs="Arial"/>
        </w:rPr>
      </w:pPr>
    </w:p>
    <w:p w14:paraId="0207B3EF" w14:textId="5C5E7729" w:rsidR="007F1138" w:rsidRPr="008068D7" w:rsidRDefault="007F1138" w:rsidP="007F1138">
      <w:pPr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>Le présent a</w:t>
      </w:r>
      <w:r w:rsidR="00193F51">
        <w:rPr>
          <w:rFonts w:ascii="Inter" w:hAnsi="Inter" w:cs="Arial"/>
        </w:rPr>
        <w:t>venant</w:t>
      </w:r>
      <w:r w:rsidRPr="008068D7">
        <w:rPr>
          <w:rFonts w:ascii="Inter" w:hAnsi="Inter" w:cs="Arial"/>
        </w:rPr>
        <w:t xml:space="preserve"> pourra être dénoncé dans les conditions prévues au Code du travail.</w:t>
      </w:r>
    </w:p>
    <w:p w14:paraId="7F6A3F0D" w14:textId="77777777" w:rsidR="003542E6" w:rsidRPr="008068D7" w:rsidRDefault="003542E6" w:rsidP="00DE01D5">
      <w:pPr>
        <w:jc w:val="both"/>
        <w:rPr>
          <w:rFonts w:ascii="Inter" w:hAnsi="Inter" w:cs="Arial"/>
        </w:rPr>
      </w:pPr>
    </w:p>
    <w:p w14:paraId="2586BF41" w14:textId="1F3E5E09" w:rsidR="00B71136" w:rsidRPr="008068D7" w:rsidRDefault="00B71136" w:rsidP="00806138">
      <w:pPr>
        <w:pStyle w:val="Titre1"/>
        <w:rPr>
          <w:rFonts w:ascii="Inter" w:hAnsi="Inter"/>
        </w:rPr>
      </w:pPr>
      <w:bookmarkStart w:id="6" w:name="_Toc204330776"/>
      <w:r w:rsidRPr="008068D7">
        <w:rPr>
          <w:rFonts w:ascii="Inter" w:hAnsi="Inter"/>
        </w:rPr>
        <w:t>A</w:t>
      </w:r>
      <w:r w:rsidR="003542E6" w:rsidRPr="008068D7">
        <w:rPr>
          <w:rFonts w:ascii="Inter" w:hAnsi="Inter"/>
        </w:rPr>
        <w:t>RTICLE</w:t>
      </w:r>
      <w:r w:rsidRPr="008068D7">
        <w:rPr>
          <w:rFonts w:ascii="Inter" w:hAnsi="Inter"/>
        </w:rPr>
        <w:t xml:space="preserve"> </w:t>
      </w:r>
      <w:r w:rsidR="000E6B40">
        <w:rPr>
          <w:rFonts w:ascii="Inter" w:hAnsi="Inter"/>
        </w:rPr>
        <w:t>6</w:t>
      </w:r>
      <w:r w:rsidRPr="008068D7">
        <w:rPr>
          <w:rFonts w:ascii="Inter" w:hAnsi="Inter"/>
        </w:rPr>
        <w:t xml:space="preserve"> - DEPOT ET PUBLICITE</w:t>
      </w:r>
      <w:bookmarkEnd w:id="6"/>
    </w:p>
    <w:p w14:paraId="3D63EEB0" w14:textId="77777777" w:rsidR="00806138" w:rsidRPr="008068D7" w:rsidRDefault="00806138" w:rsidP="00806138">
      <w:pPr>
        <w:rPr>
          <w:rFonts w:ascii="Inter" w:hAnsi="Inter"/>
        </w:rPr>
      </w:pPr>
    </w:p>
    <w:p w14:paraId="4CE339C6" w14:textId="21F6D8BF" w:rsidR="00E045B7" w:rsidRPr="008068D7" w:rsidRDefault="00E045B7" w:rsidP="00E045B7">
      <w:pPr>
        <w:spacing w:line="240" w:lineRule="auto"/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>Le présent a</w:t>
      </w:r>
      <w:r w:rsidR="00193F51">
        <w:rPr>
          <w:rFonts w:ascii="Inter" w:hAnsi="Inter" w:cs="Arial"/>
        </w:rPr>
        <w:t>venant</w:t>
      </w:r>
      <w:r w:rsidRPr="008068D7">
        <w:rPr>
          <w:rFonts w:ascii="Inter" w:hAnsi="Inter" w:cs="Arial"/>
        </w:rPr>
        <w:t xml:space="preserve"> f</w:t>
      </w:r>
      <w:r w:rsidR="00D718FB">
        <w:rPr>
          <w:rFonts w:ascii="Inter" w:hAnsi="Inter" w:cs="Arial"/>
        </w:rPr>
        <w:t>ait</w:t>
      </w:r>
      <w:r w:rsidRPr="008068D7">
        <w:rPr>
          <w:rFonts w:ascii="Inter" w:hAnsi="Inter" w:cs="Arial"/>
        </w:rPr>
        <w:t xml:space="preserve"> l’objet de formalités de dépôt et de publicité, conformément aux dispositions </w:t>
      </w:r>
      <w:r w:rsidR="00D718FB">
        <w:rPr>
          <w:rFonts w:ascii="Inter" w:hAnsi="Inter" w:cs="Arial"/>
        </w:rPr>
        <w:t>prévues par le</w:t>
      </w:r>
      <w:r w:rsidRPr="008068D7">
        <w:rPr>
          <w:rFonts w:ascii="Inter" w:hAnsi="Inter" w:cs="Arial"/>
        </w:rPr>
        <w:t xml:space="preserve"> Code du Travail.</w:t>
      </w:r>
    </w:p>
    <w:p w14:paraId="59787E9C" w14:textId="77777777" w:rsidR="007F1138" w:rsidRPr="008068D7" w:rsidRDefault="007F1138" w:rsidP="007F1138">
      <w:pPr>
        <w:spacing w:line="240" w:lineRule="auto"/>
        <w:jc w:val="both"/>
        <w:rPr>
          <w:rFonts w:ascii="Inter" w:hAnsi="Inter" w:cs="Arial"/>
        </w:rPr>
      </w:pPr>
    </w:p>
    <w:p w14:paraId="5F5D4BC6" w14:textId="266458DB" w:rsidR="003542E6" w:rsidRDefault="003542E6" w:rsidP="00DE01D5">
      <w:pPr>
        <w:jc w:val="both"/>
        <w:rPr>
          <w:rFonts w:ascii="Inter" w:hAnsi="Inter" w:cs="Arial"/>
        </w:rPr>
      </w:pPr>
      <w:r w:rsidRPr="008068D7">
        <w:rPr>
          <w:rFonts w:ascii="Inter" w:hAnsi="Inter" w:cs="Arial"/>
        </w:rPr>
        <w:t xml:space="preserve">A Toulouse, le </w:t>
      </w:r>
    </w:p>
    <w:p w14:paraId="40C13191" w14:textId="77777777" w:rsidR="00D83AF4" w:rsidRDefault="00D83AF4" w:rsidP="00DE01D5">
      <w:pPr>
        <w:jc w:val="both"/>
        <w:rPr>
          <w:rFonts w:ascii="Inter" w:hAnsi="Inter" w:cs="Arial"/>
        </w:rPr>
      </w:pPr>
    </w:p>
    <w:p w14:paraId="3372C87A" w14:textId="382FC036" w:rsidR="00343C8F" w:rsidRPr="00B83B31" w:rsidRDefault="003542E6" w:rsidP="00DE01D5">
      <w:pPr>
        <w:jc w:val="both"/>
        <w:rPr>
          <w:rFonts w:ascii="Inter" w:hAnsi="Inter" w:cs="Arial"/>
          <w:b/>
          <w:bCs/>
        </w:rPr>
      </w:pPr>
      <w:r w:rsidRPr="00B83B31">
        <w:rPr>
          <w:rFonts w:ascii="Inter" w:hAnsi="Inter" w:cs="Arial"/>
          <w:b/>
          <w:bCs/>
        </w:rPr>
        <w:t xml:space="preserve">Pour </w:t>
      </w:r>
      <w:r w:rsidR="00171AA4" w:rsidRPr="00B83B31">
        <w:rPr>
          <w:rFonts w:ascii="Inter" w:hAnsi="Inter" w:cs="Arial"/>
          <w:b/>
          <w:bCs/>
        </w:rPr>
        <w:t xml:space="preserve">GRDF </w:t>
      </w:r>
      <w:r w:rsidR="00E8606D" w:rsidRPr="00B83B31">
        <w:rPr>
          <w:rFonts w:ascii="Inter" w:hAnsi="Inter" w:cs="Arial"/>
          <w:b/>
          <w:bCs/>
        </w:rPr>
        <w:t>Clients Territoires</w:t>
      </w:r>
      <w:r w:rsidR="00171AA4" w:rsidRPr="00B83B31">
        <w:rPr>
          <w:rFonts w:ascii="Inter" w:hAnsi="Inter" w:cs="Arial"/>
          <w:b/>
          <w:bCs/>
        </w:rPr>
        <w:t xml:space="preserve"> Sud-Ouest</w:t>
      </w:r>
      <w:r w:rsidR="00343C8F" w:rsidRPr="00B83B31">
        <w:rPr>
          <w:rFonts w:ascii="Inter" w:hAnsi="Inter" w:cs="Arial"/>
          <w:b/>
          <w:bCs/>
        </w:rPr>
        <w:t xml:space="preserve">, </w:t>
      </w:r>
    </w:p>
    <w:p w14:paraId="1930D99A" w14:textId="5DEBA055" w:rsidR="003542E6" w:rsidRDefault="00343C8F" w:rsidP="00DE01D5">
      <w:pPr>
        <w:jc w:val="both"/>
        <w:rPr>
          <w:rFonts w:ascii="Inter" w:hAnsi="Inter" w:cs="Arial"/>
          <w:i/>
          <w:iCs/>
        </w:rPr>
      </w:pPr>
      <w:r w:rsidRPr="00343C8F">
        <w:rPr>
          <w:rFonts w:ascii="Inter" w:hAnsi="Inter" w:cs="Arial"/>
          <w:i/>
          <w:iCs/>
        </w:rPr>
        <w:t>Le Directeur Clients Territoires Sud-Ouest</w:t>
      </w:r>
    </w:p>
    <w:p w14:paraId="0B0AAA6A" w14:textId="77777777" w:rsidR="00B83B31" w:rsidRDefault="00B83B31" w:rsidP="00DE01D5">
      <w:pPr>
        <w:jc w:val="both"/>
        <w:rPr>
          <w:rFonts w:ascii="Inter" w:hAnsi="Inter" w:cs="Arial"/>
          <w:i/>
          <w:iCs/>
        </w:rPr>
      </w:pPr>
    </w:p>
    <w:p w14:paraId="128E9BFE" w14:textId="77777777" w:rsidR="00B83B31" w:rsidRDefault="00B83B31" w:rsidP="00DE01D5">
      <w:pPr>
        <w:jc w:val="both"/>
        <w:rPr>
          <w:rFonts w:ascii="Inter" w:hAnsi="Inter" w:cs="Arial"/>
          <w:i/>
          <w:iCs/>
        </w:rPr>
      </w:pPr>
    </w:p>
    <w:p w14:paraId="3610B0D1" w14:textId="77777777" w:rsidR="00B83B31" w:rsidRDefault="00B83B31" w:rsidP="00DE01D5">
      <w:pPr>
        <w:jc w:val="both"/>
        <w:rPr>
          <w:rFonts w:ascii="Inter" w:hAnsi="Inter" w:cs="Arial"/>
          <w:i/>
          <w:iCs/>
        </w:rPr>
      </w:pPr>
    </w:p>
    <w:p w14:paraId="4595599A" w14:textId="1174976E" w:rsidR="00B83B31" w:rsidRDefault="005C1823" w:rsidP="00DE01D5">
      <w:pPr>
        <w:jc w:val="both"/>
        <w:rPr>
          <w:rFonts w:ascii="Inter" w:hAnsi="Inter" w:cs="Arial"/>
        </w:rPr>
      </w:pPr>
      <w:r w:rsidRPr="005C1823">
        <w:rPr>
          <w:rFonts w:ascii="Inter" w:hAnsi="Inter" w:cs="Arial"/>
          <w:highlight w:val="lightGray"/>
        </w:rPr>
        <w:t>XXX</w:t>
      </w:r>
    </w:p>
    <w:p w14:paraId="1E58B0F8" w14:textId="77777777" w:rsidR="009F30E9" w:rsidRPr="00B83B31" w:rsidRDefault="009F30E9" w:rsidP="00DE01D5">
      <w:pPr>
        <w:jc w:val="both"/>
        <w:rPr>
          <w:rFonts w:ascii="Inter" w:hAnsi="Inter" w:cs="Arial"/>
        </w:rPr>
      </w:pPr>
    </w:p>
    <w:tbl>
      <w:tblPr>
        <w:tblStyle w:val="Grilledetableauclaire"/>
        <w:tblW w:w="0" w:type="auto"/>
        <w:jc w:val="center"/>
        <w:tblLook w:val="04A0" w:firstRow="1" w:lastRow="0" w:firstColumn="1" w:lastColumn="0" w:noHBand="0" w:noVBand="1"/>
      </w:tblPr>
      <w:tblGrid>
        <w:gridCol w:w="2323"/>
        <w:gridCol w:w="2324"/>
        <w:gridCol w:w="2336"/>
        <w:gridCol w:w="2333"/>
      </w:tblGrid>
      <w:tr w:rsidR="00A053B3" w:rsidRPr="008068D7" w14:paraId="0FC0F50A" w14:textId="77777777" w:rsidTr="009F30E9">
        <w:trPr>
          <w:trHeight w:val="70"/>
          <w:jc w:val="center"/>
        </w:trPr>
        <w:tc>
          <w:tcPr>
            <w:tcW w:w="2323" w:type="dxa"/>
          </w:tcPr>
          <w:p w14:paraId="6310FB95" w14:textId="458AE5B6" w:rsidR="00C33C48" w:rsidRPr="008068D7" w:rsidRDefault="00C33C48" w:rsidP="00C33C48">
            <w:pPr>
              <w:jc w:val="center"/>
              <w:rPr>
                <w:rFonts w:ascii="Inter" w:hAnsi="Inter" w:cs="Arial"/>
              </w:rPr>
            </w:pPr>
            <w:r w:rsidRPr="008068D7">
              <w:rPr>
                <w:rFonts w:ascii="Inter" w:hAnsi="Inter" w:cs="Arial"/>
              </w:rPr>
              <w:t>Pour la CFE-CGC</w:t>
            </w:r>
          </w:p>
        </w:tc>
        <w:tc>
          <w:tcPr>
            <w:tcW w:w="2324" w:type="dxa"/>
          </w:tcPr>
          <w:p w14:paraId="1D9077CB" w14:textId="4323CDCB" w:rsidR="00C33C48" w:rsidRPr="008068D7" w:rsidRDefault="00C33C48" w:rsidP="00C33C48">
            <w:pPr>
              <w:jc w:val="center"/>
              <w:rPr>
                <w:rFonts w:ascii="Inter" w:hAnsi="Inter" w:cs="Arial"/>
              </w:rPr>
            </w:pPr>
            <w:r w:rsidRPr="008068D7">
              <w:rPr>
                <w:rFonts w:ascii="Inter" w:hAnsi="Inter" w:cs="Arial"/>
              </w:rPr>
              <w:t>Pour FO</w:t>
            </w:r>
          </w:p>
        </w:tc>
        <w:tc>
          <w:tcPr>
            <w:tcW w:w="2336" w:type="dxa"/>
          </w:tcPr>
          <w:p w14:paraId="4A507977" w14:textId="3BA881DE" w:rsidR="00C33C48" w:rsidRPr="008068D7" w:rsidRDefault="00C33C48" w:rsidP="00C33C48">
            <w:pPr>
              <w:jc w:val="center"/>
              <w:rPr>
                <w:rFonts w:ascii="Inter" w:hAnsi="Inter" w:cs="Arial"/>
              </w:rPr>
            </w:pPr>
            <w:r w:rsidRPr="008068D7">
              <w:rPr>
                <w:rFonts w:ascii="Inter" w:hAnsi="Inter" w:cs="Arial"/>
              </w:rPr>
              <w:t>Pour la CGT</w:t>
            </w:r>
          </w:p>
        </w:tc>
        <w:tc>
          <w:tcPr>
            <w:tcW w:w="2333" w:type="dxa"/>
          </w:tcPr>
          <w:p w14:paraId="0C50B874" w14:textId="2E620AFA" w:rsidR="00C33C48" w:rsidRPr="008068D7" w:rsidRDefault="00C33C48" w:rsidP="00C33C48">
            <w:pPr>
              <w:jc w:val="center"/>
              <w:rPr>
                <w:rFonts w:ascii="Inter" w:hAnsi="Inter" w:cs="Arial"/>
              </w:rPr>
            </w:pPr>
            <w:r w:rsidRPr="008068D7">
              <w:rPr>
                <w:rFonts w:ascii="Inter" w:hAnsi="Inter" w:cs="Arial"/>
              </w:rPr>
              <w:t>Pour la CFDT</w:t>
            </w:r>
          </w:p>
        </w:tc>
      </w:tr>
      <w:tr w:rsidR="00A053B3" w:rsidRPr="008068D7" w14:paraId="4067D804" w14:textId="77777777" w:rsidTr="009F30E9">
        <w:trPr>
          <w:jc w:val="center"/>
        </w:trPr>
        <w:tc>
          <w:tcPr>
            <w:tcW w:w="2323" w:type="dxa"/>
          </w:tcPr>
          <w:p w14:paraId="32D623F8" w14:textId="054C835B" w:rsidR="00B83B31" w:rsidRPr="00B83B31" w:rsidRDefault="00B83B31" w:rsidP="00B83B31">
            <w:pPr>
              <w:jc w:val="center"/>
              <w:rPr>
                <w:rFonts w:ascii="Inter" w:hAnsi="Inter" w:cs="Arial"/>
                <w:b/>
                <w:bCs/>
                <w:sz w:val="12"/>
                <w:szCs w:val="12"/>
              </w:rPr>
            </w:pPr>
            <w:r w:rsidRPr="00B83B31">
              <w:rPr>
                <w:rFonts w:ascii="Inter" w:hAnsi="Inter" w:cs="Arial"/>
                <w:b/>
                <w:bCs/>
                <w:sz w:val="12"/>
                <w:szCs w:val="12"/>
              </w:rPr>
              <w:t>La Déléguée Syndicale CFE-CGC</w:t>
            </w:r>
          </w:p>
          <w:p w14:paraId="50739A0D" w14:textId="77777777" w:rsidR="00C33C48" w:rsidRDefault="00C33C48" w:rsidP="00DE01D5">
            <w:pPr>
              <w:jc w:val="both"/>
              <w:rPr>
                <w:rFonts w:ascii="Inter" w:hAnsi="Inter" w:cs="Arial"/>
              </w:rPr>
            </w:pPr>
          </w:p>
          <w:p w14:paraId="329232A4" w14:textId="77777777" w:rsidR="00A053B3" w:rsidRDefault="00A053B3" w:rsidP="00DE01D5">
            <w:pPr>
              <w:jc w:val="both"/>
              <w:rPr>
                <w:rFonts w:ascii="Inter" w:hAnsi="Inter" w:cs="Arial"/>
              </w:rPr>
            </w:pPr>
          </w:p>
          <w:p w14:paraId="7762F7DE" w14:textId="77777777" w:rsidR="00A053B3" w:rsidRPr="008068D7" w:rsidRDefault="00A053B3" w:rsidP="00DE01D5">
            <w:pPr>
              <w:jc w:val="both"/>
              <w:rPr>
                <w:rFonts w:ascii="Inter" w:hAnsi="Inter" w:cs="Arial"/>
              </w:rPr>
            </w:pPr>
          </w:p>
          <w:p w14:paraId="0A4EF6DA" w14:textId="77777777" w:rsidR="00C33C48" w:rsidRPr="008068D7" w:rsidRDefault="00C33C48" w:rsidP="00DE01D5">
            <w:pPr>
              <w:jc w:val="both"/>
              <w:rPr>
                <w:rFonts w:ascii="Inter" w:hAnsi="Inter" w:cs="Arial"/>
              </w:rPr>
            </w:pPr>
          </w:p>
          <w:p w14:paraId="2449E320" w14:textId="77777777" w:rsidR="00C33C48" w:rsidRDefault="00C33C48" w:rsidP="00DE01D5">
            <w:pPr>
              <w:jc w:val="both"/>
              <w:rPr>
                <w:rFonts w:ascii="Inter" w:hAnsi="Inter" w:cs="Arial"/>
              </w:rPr>
            </w:pPr>
          </w:p>
          <w:p w14:paraId="2333E9D9" w14:textId="77777777" w:rsidR="00D83AF4" w:rsidRPr="008068D7" w:rsidRDefault="00D83AF4" w:rsidP="00DE01D5">
            <w:pPr>
              <w:jc w:val="both"/>
              <w:rPr>
                <w:rFonts w:ascii="Inter" w:hAnsi="Inter" w:cs="Arial"/>
              </w:rPr>
            </w:pPr>
          </w:p>
          <w:p w14:paraId="719DCC94" w14:textId="77777777" w:rsidR="00C33C48" w:rsidRPr="008068D7" w:rsidRDefault="00C33C48" w:rsidP="00DE01D5">
            <w:pPr>
              <w:jc w:val="both"/>
              <w:rPr>
                <w:rFonts w:ascii="Inter" w:hAnsi="Inter" w:cs="Arial"/>
              </w:rPr>
            </w:pPr>
          </w:p>
          <w:p w14:paraId="78852B44" w14:textId="09EE79D0" w:rsidR="00C33C48" w:rsidRPr="008068D7" w:rsidRDefault="005C1823" w:rsidP="00B83B31">
            <w:pPr>
              <w:jc w:val="center"/>
              <w:rPr>
                <w:rFonts w:ascii="Inter" w:hAnsi="Inter" w:cs="Arial"/>
              </w:rPr>
            </w:pPr>
            <w:r w:rsidRPr="005C1823">
              <w:rPr>
                <w:rFonts w:ascii="Inter" w:hAnsi="Inter" w:cs="Arial"/>
                <w:sz w:val="18"/>
                <w:szCs w:val="18"/>
                <w:highlight w:val="lightGray"/>
              </w:rPr>
              <w:t>XXX</w:t>
            </w:r>
          </w:p>
        </w:tc>
        <w:tc>
          <w:tcPr>
            <w:tcW w:w="2324" w:type="dxa"/>
          </w:tcPr>
          <w:p w14:paraId="676E5B55" w14:textId="0300E6E6" w:rsidR="001E32C4" w:rsidRPr="00B83B31" w:rsidRDefault="001E32C4" w:rsidP="001E32C4">
            <w:pPr>
              <w:jc w:val="center"/>
              <w:rPr>
                <w:rFonts w:ascii="Inter" w:hAnsi="Inter" w:cs="Arial"/>
                <w:b/>
                <w:bCs/>
                <w:sz w:val="12"/>
                <w:szCs w:val="12"/>
              </w:rPr>
            </w:pPr>
            <w:r w:rsidRPr="00B83B31">
              <w:rPr>
                <w:rFonts w:ascii="Inter" w:hAnsi="Inter" w:cs="Arial"/>
                <w:b/>
                <w:bCs/>
                <w:sz w:val="12"/>
                <w:szCs w:val="12"/>
              </w:rPr>
              <w:t xml:space="preserve">La Déléguée Syndicale </w:t>
            </w:r>
            <w:r>
              <w:rPr>
                <w:rFonts w:ascii="Inter" w:hAnsi="Inter" w:cs="Arial"/>
                <w:b/>
                <w:bCs/>
                <w:sz w:val="12"/>
                <w:szCs w:val="12"/>
              </w:rPr>
              <w:t>FO</w:t>
            </w:r>
          </w:p>
          <w:p w14:paraId="0FB2B814" w14:textId="77777777" w:rsidR="001E32C4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46D85C30" w14:textId="77777777" w:rsidR="00A053B3" w:rsidRDefault="00A053B3" w:rsidP="001E32C4">
            <w:pPr>
              <w:jc w:val="both"/>
              <w:rPr>
                <w:rFonts w:ascii="Inter" w:hAnsi="Inter" w:cs="Arial"/>
              </w:rPr>
            </w:pPr>
          </w:p>
          <w:p w14:paraId="69A2BDEA" w14:textId="77777777" w:rsidR="00A053B3" w:rsidRPr="008068D7" w:rsidRDefault="00A053B3" w:rsidP="001E32C4">
            <w:pPr>
              <w:jc w:val="both"/>
              <w:rPr>
                <w:rFonts w:ascii="Inter" w:hAnsi="Inter" w:cs="Arial"/>
              </w:rPr>
            </w:pPr>
          </w:p>
          <w:p w14:paraId="564C95D4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531CD98E" w14:textId="77777777" w:rsidR="001E32C4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14D2F9E0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7CC8BF51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27D9B71B" w14:textId="000044ED" w:rsidR="00C33C48" w:rsidRPr="008068D7" w:rsidRDefault="005C1823" w:rsidP="001E32C4">
            <w:pPr>
              <w:jc w:val="center"/>
              <w:rPr>
                <w:rFonts w:ascii="Inter" w:hAnsi="Inter" w:cs="Arial"/>
              </w:rPr>
            </w:pPr>
            <w:r w:rsidRPr="005C1823">
              <w:rPr>
                <w:rFonts w:ascii="Inter" w:hAnsi="Inter" w:cs="Arial"/>
                <w:sz w:val="18"/>
                <w:szCs w:val="18"/>
                <w:highlight w:val="lightGray"/>
              </w:rPr>
              <w:t>XXX</w:t>
            </w:r>
          </w:p>
        </w:tc>
        <w:tc>
          <w:tcPr>
            <w:tcW w:w="2336" w:type="dxa"/>
          </w:tcPr>
          <w:p w14:paraId="3AA46473" w14:textId="673E9263" w:rsidR="001E32C4" w:rsidRDefault="001E32C4" w:rsidP="001E32C4">
            <w:pPr>
              <w:jc w:val="center"/>
              <w:rPr>
                <w:rFonts w:ascii="Inter" w:hAnsi="Inter" w:cs="Arial"/>
                <w:b/>
                <w:bCs/>
                <w:sz w:val="12"/>
                <w:szCs w:val="12"/>
              </w:rPr>
            </w:pPr>
            <w:r w:rsidRPr="00B83B31">
              <w:rPr>
                <w:rFonts w:ascii="Inter" w:hAnsi="Inter" w:cs="Arial"/>
                <w:b/>
                <w:bCs/>
                <w:sz w:val="12"/>
                <w:szCs w:val="12"/>
              </w:rPr>
              <w:t xml:space="preserve">La Déléguée Syndicale </w:t>
            </w:r>
            <w:r>
              <w:rPr>
                <w:rFonts w:ascii="Inter" w:hAnsi="Inter" w:cs="Arial"/>
                <w:b/>
                <w:bCs/>
                <w:sz w:val="12"/>
                <w:szCs w:val="12"/>
              </w:rPr>
              <w:t>Coordinatrice CGT</w:t>
            </w:r>
          </w:p>
          <w:p w14:paraId="48AA24F4" w14:textId="77777777" w:rsidR="00A053B3" w:rsidRDefault="00A053B3" w:rsidP="001E32C4">
            <w:pPr>
              <w:jc w:val="center"/>
              <w:rPr>
                <w:rFonts w:ascii="Inter" w:hAnsi="Inter" w:cs="Arial"/>
                <w:b/>
                <w:bCs/>
                <w:sz w:val="12"/>
                <w:szCs w:val="12"/>
              </w:rPr>
            </w:pPr>
          </w:p>
          <w:p w14:paraId="5718D071" w14:textId="77777777" w:rsidR="00A053B3" w:rsidRPr="00B83B31" w:rsidRDefault="00A053B3" w:rsidP="001E32C4">
            <w:pPr>
              <w:jc w:val="center"/>
              <w:rPr>
                <w:rFonts w:ascii="Inter" w:hAnsi="Inter" w:cs="Arial"/>
                <w:b/>
                <w:bCs/>
                <w:sz w:val="12"/>
                <w:szCs w:val="12"/>
              </w:rPr>
            </w:pPr>
          </w:p>
          <w:p w14:paraId="4FAE6B57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74F4A369" w14:textId="77777777" w:rsidR="001E32C4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682DF059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456A7440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665253C2" w14:textId="178B8A49" w:rsidR="00C33C48" w:rsidRPr="008068D7" w:rsidRDefault="005C1823" w:rsidP="001E32C4">
            <w:pPr>
              <w:jc w:val="center"/>
              <w:rPr>
                <w:rFonts w:ascii="Inter" w:hAnsi="Inter" w:cs="Arial"/>
              </w:rPr>
            </w:pPr>
            <w:r w:rsidRPr="005C1823">
              <w:rPr>
                <w:rFonts w:ascii="Inter" w:hAnsi="Inter" w:cs="Arial"/>
                <w:sz w:val="18"/>
                <w:szCs w:val="18"/>
                <w:highlight w:val="lightGray"/>
              </w:rPr>
              <w:t>XXX</w:t>
            </w:r>
          </w:p>
        </w:tc>
        <w:tc>
          <w:tcPr>
            <w:tcW w:w="2333" w:type="dxa"/>
          </w:tcPr>
          <w:p w14:paraId="6C3B93FA" w14:textId="166EE1EA" w:rsidR="001E32C4" w:rsidRDefault="001E32C4" w:rsidP="001E32C4">
            <w:pPr>
              <w:jc w:val="center"/>
              <w:rPr>
                <w:rFonts w:ascii="Inter" w:hAnsi="Inter" w:cs="Arial"/>
                <w:b/>
                <w:bCs/>
                <w:sz w:val="12"/>
                <w:szCs w:val="12"/>
              </w:rPr>
            </w:pPr>
            <w:r w:rsidRPr="00B83B31">
              <w:rPr>
                <w:rFonts w:ascii="Inter" w:hAnsi="Inter" w:cs="Arial"/>
                <w:b/>
                <w:bCs/>
                <w:sz w:val="12"/>
                <w:szCs w:val="12"/>
              </w:rPr>
              <w:t xml:space="preserve">La Déléguée Syndicale </w:t>
            </w:r>
            <w:r w:rsidR="00A053B3">
              <w:rPr>
                <w:rFonts w:ascii="Inter" w:hAnsi="Inter" w:cs="Arial"/>
                <w:b/>
                <w:bCs/>
                <w:sz w:val="12"/>
                <w:szCs w:val="12"/>
              </w:rPr>
              <w:t xml:space="preserve">Coordinatrice </w:t>
            </w:r>
            <w:r>
              <w:rPr>
                <w:rFonts w:ascii="Inter" w:hAnsi="Inter" w:cs="Arial"/>
                <w:b/>
                <w:bCs/>
                <w:sz w:val="12"/>
                <w:szCs w:val="12"/>
              </w:rPr>
              <w:t>CFDT</w:t>
            </w:r>
          </w:p>
          <w:p w14:paraId="6F075250" w14:textId="77777777" w:rsidR="00A053B3" w:rsidRDefault="00A053B3" w:rsidP="001E32C4">
            <w:pPr>
              <w:jc w:val="center"/>
              <w:rPr>
                <w:rFonts w:ascii="Inter" w:hAnsi="Inter" w:cs="Arial"/>
                <w:b/>
                <w:bCs/>
                <w:sz w:val="12"/>
                <w:szCs w:val="12"/>
              </w:rPr>
            </w:pPr>
          </w:p>
          <w:p w14:paraId="6ABD508D" w14:textId="77777777" w:rsidR="00A053B3" w:rsidRPr="00B83B31" w:rsidRDefault="00A053B3" w:rsidP="00A053B3">
            <w:pPr>
              <w:rPr>
                <w:rFonts w:ascii="Inter" w:hAnsi="Inter" w:cs="Arial"/>
                <w:b/>
                <w:bCs/>
                <w:sz w:val="12"/>
                <w:szCs w:val="12"/>
              </w:rPr>
            </w:pPr>
          </w:p>
          <w:p w14:paraId="44A8C29A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193E58CD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07E1758F" w14:textId="77777777" w:rsidR="001E32C4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6F67B48E" w14:textId="77777777" w:rsidR="001E32C4" w:rsidRPr="008068D7" w:rsidRDefault="001E32C4" w:rsidP="001E32C4">
            <w:pPr>
              <w:jc w:val="both"/>
              <w:rPr>
                <w:rFonts w:ascii="Inter" w:hAnsi="Inter" w:cs="Arial"/>
              </w:rPr>
            </w:pPr>
          </w:p>
          <w:p w14:paraId="7F642838" w14:textId="727B66C7" w:rsidR="00C33C48" w:rsidRPr="008068D7" w:rsidRDefault="005C1823" w:rsidP="001E32C4">
            <w:pPr>
              <w:jc w:val="center"/>
              <w:rPr>
                <w:rFonts w:ascii="Inter" w:hAnsi="Inter" w:cs="Arial"/>
              </w:rPr>
            </w:pPr>
            <w:r w:rsidRPr="005C1823">
              <w:rPr>
                <w:rFonts w:ascii="Inter" w:hAnsi="Inter" w:cs="Arial"/>
                <w:sz w:val="18"/>
                <w:szCs w:val="18"/>
                <w:highlight w:val="lightGray"/>
              </w:rPr>
              <w:t>XXX</w:t>
            </w:r>
          </w:p>
        </w:tc>
      </w:tr>
    </w:tbl>
    <w:p w14:paraId="1EF96C81" w14:textId="167C0EF5" w:rsidR="00D83AF4" w:rsidRDefault="00D83AF4" w:rsidP="009F30E9">
      <w:pPr>
        <w:spacing w:after="160" w:line="259" w:lineRule="auto"/>
        <w:rPr>
          <w:rFonts w:ascii="Inter" w:eastAsiaTheme="majorEastAsia" w:hAnsi="Inter" w:cstheme="majorBidi"/>
          <w:b/>
          <w:bCs/>
          <w:szCs w:val="28"/>
        </w:rPr>
      </w:pPr>
    </w:p>
    <w:sectPr w:rsidR="00D83AF4" w:rsidSect="009F30E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38" w:right="1276" w:bottom="567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FF89" w14:textId="77777777" w:rsidR="007E33A5" w:rsidRDefault="007E33A5" w:rsidP="00BB63D0">
      <w:r>
        <w:separator/>
      </w:r>
    </w:p>
  </w:endnote>
  <w:endnote w:type="continuationSeparator" w:id="0">
    <w:p w14:paraId="5E408F86" w14:textId="77777777" w:rsidR="007E33A5" w:rsidRDefault="007E33A5" w:rsidP="00BB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enir LT Std 55 Roman"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65 Medium">
    <w:panose1 w:val="020B08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LT Std 35 Light"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Inter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EFE29" w14:textId="77777777" w:rsidR="00444874" w:rsidRDefault="00444874">
    <w:pPr>
      <w:pStyle w:val="Pieddepage"/>
    </w:pPr>
  </w:p>
  <w:p w14:paraId="3409130F" w14:textId="0C71B09C" w:rsidR="00FA05D5" w:rsidRPr="00CC5847" w:rsidRDefault="00FA05D5" w:rsidP="00FA05D5">
    <w:pPr>
      <w:pStyle w:val="Pieddepage"/>
      <w:jc w:val="center"/>
      <w:rPr>
        <w:rFonts w:ascii="Inter" w:hAnsi="Inter"/>
        <w:sz w:val="16"/>
        <w:szCs w:val="16"/>
      </w:rPr>
    </w:pPr>
    <w:r w:rsidRPr="00CC5847">
      <w:rPr>
        <w:rFonts w:ascii="Inter" w:hAnsi="Inter"/>
        <w:sz w:val="16"/>
        <w:szCs w:val="16"/>
      </w:rPr>
      <w:t>202</w:t>
    </w:r>
    <w:r w:rsidR="00193F51" w:rsidRPr="00CC5847">
      <w:rPr>
        <w:rFonts w:ascii="Inter" w:hAnsi="Inter"/>
        <w:sz w:val="16"/>
        <w:szCs w:val="16"/>
      </w:rPr>
      <w:t>5</w:t>
    </w:r>
    <w:r w:rsidRPr="00CC5847">
      <w:rPr>
        <w:rFonts w:ascii="Inter" w:hAnsi="Inter"/>
        <w:sz w:val="16"/>
        <w:szCs w:val="16"/>
      </w:rPr>
      <w:t xml:space="preserve"> –</w:t>
    </w:r>
    <w:r w:rsidR="007F1138" w:rsidRPr="00CC5847">
      <w:rPr>
        <w:rFonts w:ascii="Inter" w:hAnsi="Inter"/>
        <w:sz w:val="16"/>
        <w:szCs w:val="16"/>
      </w:rPr>
      <w:t xml:space="preserve"> A</w:t>
    </w:r>
    <w:r w:rsidR="00193F51" w:rsidRPr="00CC5847">
      <w:rPr>
        <w:rFonts w:ascii="Inter" w:hAnsi="Inter"/>
        <w:sz w:val="16"/>
        <w:szCs w:val="16"/>
      </w:rPr>
      <w:t>venant a</w:t>
    </w:r>
    <w:r w:rsidR="007F1138" w:rsidRPr="00CC5847">
      <w:rPr>
        <w:rFonts w:ascii="Inter" w:hAnsi="Inter"/>
        <w:sz w:val="16"/>
        <w:szCs w:val="16"/>
      </w:rPr>
      <w:t>ccord Temps de Travail Direction Clients Territoires Sud-Ouest</w:t>
    </w:r>
  </w:p>
  <w:p w14:paraId="5B2CE7B6" w14:textId="77777777" w:rsidR="00FA05D5" w:rsidRPr="00CC5847" w:rsidRDefault="00FA05D5" w:rsidP="00FA05D5">
    <w:pPr>
      <w:pStyle w:val="Pieddepage"/>
      <w:jc w:val="center"/>
      <w:rPr>
        <w:rFonts w:ascii="Inter" w:hAnsi="Inter"/>
        <w:sz w:val="16"/>
        <w:szCs w:val="16"/>
      </w:rPr>
    </w:pPr>
    <w:r w:rsidRPr="00CC5847">
      <w:rPr>
        <w:rFonts w:ascii="Inter" w:hAnsi="Inter"/>
        <w:sz w:val="14"/>
        <w:szCs w:val="14"/>
      </w:rPr>
      <w:t xml:space="preserve">Page </w:t>
    </w:r>
    <w:r w:rsidRPr="00CC5847">
      <w:rPr>
        <w:rFonts w:ascii="Inter" w:hAnsi="Inter"/>
        <w:b/>
        <w:bCs/>
        <w:sz w:val="14"/>
        <w:szCs w:val="14"/>
      </w:rPr>
      <w:fldChar w:fldCharType="begin"/>
    </w:r>
    <w:r w:rsidRPr="00CC5847">
      <w:rPr>
        <w:rFonts w:ascii="Inter" w:hAnsi="Inter"/>
        <w:b/>
        <w:bCs/>
        <w:sz w:val="14"/>
        <w:szCs w:val="14"/>
      </w:rPr>
      <w:instrText>PAGE  \* Arabic  \* MERGEFORMAT</w:instrText>
    </w:r>
    <w:r w:rsidRPr="00CC5847">
      <w:rPr>
        <w:rFonts w:ascii="Inter" w:hAnsi="Inter"/>
        <w:b/>
        <w:bCs/>
        <w:sz w:val="14"/>
        <w:szCs w:val="14"/>
      </w:rPr>
      <w:fldChar w:fldCharType="separate"/>
    </w:r>
    <w:r w:rsidRPr="00CC5847">
      <w:rPr>
        <w:rFonts w:ascii="Inter" w:hAnsi="Inter"/>
        <w:b/>
        <w:bCs/>
        <w:sz w:val="14"/>
        <w:szCs w:val="14"/>
      </w:rPr>
      <w:t>1</w:t>
    </w:r>
    <w:r w:rsidRPr="00CC5847">
      <w:rPr>
        <w:rFonts w:ascii="Inter" w:hAnsi="Inter"/>
        <w:b/>
        <w:bCs/>
        <w:sz w:val="14"/>
        <w:szCs w:val="14"/>
      </w:rPr>
      <w:fldChar w:fldCharType="end"/>
    </w:r>
    <w:r w:rsidRPr="00CC5847">
      <w:rPr>
        <w:rFonts w:ascii="Inter" w:hAnsi="Inter"/>
        <w:sz w:val="14"/>
        <w:szCs w:val="14"/>
      </w:rPr>
      <w:t xml:space="preserve"> sur </w:t>
    </w:r>
    <w:r w:rsidRPr="00CC5847">
      <w:rPr>
        <w:rFonts w:ascii="Inter" w:hAnsi="Inter"/>
        <w:b/>
        <w:bCs/>
        <w:sz w:val="14"/>
        <w:szCs w:val="14"/>
      </w:rPr>
      <w:fldChar w:fldCharType="begin"/>
    </w:r>
    <w:r w:rsidRPr="00CC5847">
      <w:rPr>
        <w:rFonts w:ascii="Inter" w:hAnsi="Inter"/>
        <w:b/>
        <w:bCs/>
        <w:sz w:val="14"/>
        <w:szCs w:val="14"/>
      </w:rPr>
      <w:instrText>NUMPAGES  \* Arabic  \* MERGEFORMAT</w:instrText>
    </w:r>
    <w:r w:rsidRPr="00CC5847">
      <w:rPr>
        <w:rFonts w:ascii="Inter" w:hAnsi="Inter"/>
        <w:b/>
        <w:bCs/>
        <w:sz w:val="14"/>
        <w:szCs w:val="14"/>
      </w:rPr>
      <w:fldChar w:fldCharType="separate"/>
    </w:r>
    <w:r w:rsidRPr="00CC5847">
      <w:rPr>
        <w:rFonts w:ascii="Inter" w:hAnsi="Inter"/>
        <w:b/>
        <w:bCs/>
        <w:sz w:val="14"/>
        <w:szCs w:val="14"/>
      </w:rPr>
      <w:t>2</w:t>
    </w:r>
    <w:r w:rsidRPr="00CC5847">
      <w:rPr>
        <w:rFonts w:ascii="Inter" w:hAnsi="Inter"/>
        <w:b/>
        <w:bCs/>
        <w:sz w:val="14"/>
        <w:szCs w:val="14"/>
      </w:rPr>
      <w:fldChar w:fldCharType="end"/>
    </w:r>
  </w:p>
  <w:p w14:paraId="64C212F9" w14:textId="77777777" w:rsidR="00444874" w:rsidRDefault="00444874">
    <w:pPr>
      <w:pStyle w:val="Pieddepage"/>
    </w:pPr>
  </w:p>
  <w:p w14:paraId="045EBCD8" w14:textId="77777777" w:rsidR="00444874" w:rsidRDefault="004448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835D" w14:textId="4047689E" w:rsidR="00412A85" w:rsidRPr="00CC5847" w:rsidRDefault="00412A85" w:rsidP="00412A85">
    <w:pPr>
      <w:pStyle w:val="Pieddepage"/>
      <w:jc w:val="center"/>
      <w:rPr>
        <w:rFonts w:ascii="Inter" w:hAnsi="Inter"/>
        <w:sz w:val="16"/>
        <w:szCs w:val="16"/>
      </w:rPr>
    </w:pPr>
    <w:r w:rsidRPr="00CC5847">
      <w:rPr>
        <w:rFonts w:ascii="Inter" w:hAnsi="Inter"/>
        <w:sz w:val="16"/>
        <w:szCs w:val="16"/>
      </w:rPr>
      <w:t>202</w:t>
    </w:r>
    <w:r w:rsidR="00343C8F">
      <w:rPr>
        <w:rFonts w:ascii="Inter" w:hAnsi="Inter"/>
        <w:sz w:val="16"/>
        <w:szCs w:val="16"/>
      </w:rPr>
      <w:t>5</w:t>
    </w:r>
    <w:r w:rsidRPr="00CC5847">
      <w:rPr>
        <w:rFonts w:ascii="Inter" w:hAnsi="Inter"/>
        <w:sz w:val="16"/>
        <w:szCs w:val="16"/>
      </w:rPr>
      <w:t xml:space="preserve"> – A</w:t>
    </w:r>
    <w:r w:rsidR="00CC5847">
      <w:rPr>
        <w:rFonts w:ascii="Inter" w:hAnsi="Inter"/>
        <w:sz w:val="16"/>
        <w:szCs w:val="16"/>
      </w:rPr>
      <w:t>venant A</w:t>
    </w:r>
    <w:r w:rsidRPr="00CC5847">
      <w:rPr>
        <w:rFonts w:ascii="Inter" w:hAnsi="Inter"/>
        <w:sz w:val="16"/>
        <w:szCs w:val="16"/>
      </w:rPr>
      <w:t>ccord Temps de Travail Direction Clients Territoires Sud-Ouest</w:t>
    </w:r>
  </w:p>
  <w:p w14:paraId="394A66B2" w14:textId="77777777" w:rsidR="00412A85" w:rsidRPr="00CC5847" w:rsidRDefault="00412A85" w:rsidP="00412A85">
    <w:pPr>
      <w:pStyle w:val="Pieddepage"/>
      <w:jc w:val="center"/>
      <w:rPr>
        <w:rFonts w:ascii="Inter" w:hAnsi="Inter"/>
        <w:sz w:val="16"/>
        <w:szCs w:val="16"/>
      </w:rPr>
    </w:pPr>
    <w:r w:rsidRPr="00CC5847">
      <w:rPr>
        <w:rFonts w:ascii="Inter" w:hAnsi="Inter"/>
        <w:sz w:val="14"/>
        <w:szCs w:val="14"/>
      </w:rPr>
      <w:t xml:space="preserve">Page </w:t>
    </w:r>
    <w:r w:rsidRPr="00CC5847">
      <w:rPr>
        <w:rFonts w:ascii="Inter" w:hAnsi="Inter"/>
        <w:b/>
        <w:bCs/>
        <w:sz w:val="14"/>
        <w:szCs w:val="14"/>
      </w:rPr>
      <w:fldChar w:fldCharType="begin"/>
    </w:r>
    <w:r w:rsidRPr="00CC5847">
      <w:rPr>
        <w:rFonts w:ascii="Inter" w:hAnsi="Inter"/>
        <w:b/>
        <w:bCs/>
        <w:sz w:val="14"/>
        <w:szCs w:val="14"/>
      </w:rPr>
      <w:instrText>PAGE  \* Arabic  \* MERGEFORMAT</w:instrText>
    </w:r>
    <w:r w:rsidRPr="00CC5847">
      <w:rPr>
        <w:rFonts w:ascii="Inter" w:hAnsi="Inter"/>
        <w:b/>
        <w:bCs/>
        <w:sz w:val="14"/>
        <w:szCs w:val="14"/>
      </w:rPr>
      <w:fldChar w:fldCharType="separate"/>
    </w:r>
    <w:r w:rsidRPr="00CC5847">
      <w:rPr>
        <w:rFonts w:ascii="Inter" w:hAnsi="Inter"/>
        <w:b/>
        <w:bCs/>
        <w:sz w:val="14"/>
        <w:szCs w:val="14"/>
      </w:rPr>
      <w:t>9</w:t>
    </w:r>
    <w:r w:rsidRPr="00CC5847">
      <w:rPr>
        <w:rFonts w:ascii="Inter" w:hAnsi="Inter"/>
        <w:b/>
        <w:bCs/>
        <w:sz w:val="14"/>
        <w:szCs w:val="14"/>
      </w:rPr>
      <w:fldChar w:fldCharType="end"/>
    </w:r>
    <w:r w:rsidRPr="00CC5847">
      <w:rPr>
        <w:rFonts w:ascii="Inter" w:hAnsi="Inter"/>
        <w:sz w:val="14"/>
        <w:szCs w:val="14"/>
      </w:rPr>
      <w:t xml:space="preserve"> sur </w:t>
    </w:r>
    <w:r w:rsidRPr="00CC5847">
      <w:rPr>
        <w:rFonts w:ascii="Inter" w:hAnsi="Inter"/>
        <w:b/>
        <w:bCs/>
        <w:sz w:val="14"/>
        <w:szCs w:val="14"/>
      </w:rPr>
      <w:fldChar w:fldCharType="begin"/>
    </w:r>
    <w:r w:rsidRPr="00CC5847">
      <w:rPr>
        <w:rFonts w:ascii="Inter" w:hAnsi="Inter"/>
        <w:b/>
        <w:bCs/>
        <w:sz w:val="14"/>
        <w:szCs w:val="14"/>
      </w:rPr>
      <w:instrText>NUMPAGES  \* Arabic  \* MERGEFORMAT</w:instrText>
    </w:r>
    <w:r w:rsidRPr="00CC5847">
      <w:rPr>
        <w:rFonts w:ascii="Inter" w:hAnsi="Inter"/>
        <w:b/>
        <w:bCs/>
        <w:sz w:val="14"/>
        <w:szCs w:val="14"/>
      </w:rPr>
      <w:fldChar w:fldCharType="separate"/>
    </w:r>
    <w:r w:rsidRPr="00CC5847">
      <w:rPr>
        <w:rFonts w:ascii="Inter" w:hAnsi="Inter"/>
        <w:b/>
        <w:bCs/>
        <w:sz w:val="14"/>
        <w:szCs w:val="14"/>
      </w:rPr>
      <w:t>10</w:t>
    </w:r>
    <w:r w:rsidRPr="00CC5847">
      <w:rPr>
        <w:rFonts w:ascii="Inter" w:hAnsi="Inter"/>
        <w:b/>
        <w:bCs/>
        <w:sz w:val="14"/>
        <w:szCs w:val="14"/>
      </w:rPr>
      <w:fldChar w:fldCharType="end"/>
    </w:r>
  </w:p>
  <w:p w14:paraId="2A0FECFA" w14:textId="77777777" w:rsidR="00444874" w:rsidRDefault="004448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ACC1" w14:textId="77777777" w:rsidR="007E33A5" w:rsidRDefault="007E33A5" w:rsidP="00BB63D0">
      <w:r>
        <w:separator/>
      </w:r>
    </w:p>
  </w:footnote>
  <w:footnote w:type="continuationSeparator" w:id="0">
    <w:p w14:paraId="780777BD" w14:textId="77777777" w:rsidR="007E33A5" w:rsidRDefault="007E33A5" w:rsidP="00BB6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0FF32" w14:textId="22A521B9" w:rsidR="00FF26C5" w:rsidRDefault="00FF26C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3442" w14:textId="340B74B3" w:rsidR="00D950D7" w:rsidRDefault="00D950D7" w:rsidP="00D950D7">
    <w:pPr>
      <w:pStyle w:val="En-tte"/>
      <w:rPr>
        <w:noProof/>
        <w:lang w:eastAsia="fr-FR"/>
      </w:rPr>
    </w:pPr>
  </w:p>
  <w:p w14:paraId="1BA1BA3F" w14:textId="201E8CCB" w:rsidR="00D950D7" w:rsidRDefault="00D950D7" w:rsidP="00D950D7">
    <w:pPr>
      <w:pStyle w:val="En-tte"/>
      <w:rPr>
        <w:noProof/>
        <w:lang w:eastAsia="fr-FR"/>
      </w:rPr>
    </w:pPr>
  </w:p>
  <w:p w14:paraId="2672B670" w14:textId="37851DB3" w:rsidR="00D950D7" w:rsidRDefault="009F30E9" w:rsidP="00D950D7">
    <w:pPr>
      <w:pStyle w:val="En-tte"/>
      <w:rPr>
        <w:noProof/>
        <w:lang w:eastAsia="fr-FR"/>
      </w:rPr>
    </w:pPr>
    <w:r w:rsidRPr="0057283B">
      <w:rPr>
        <w:rFonts w:cs="Arial"/>
        <w:noProof/>
        <w:sz w:val="18"/>
        <w:szCs w:val="20"/>
      </w:rPr>
      <w:drawing>
        <wp:anchor distT="0" distB="0" distL="114300" distR="114300" simplePos="0" relativeHeight="251659264" behindDoc="0" locked="0" layoutInCell="1" allowOverlap="1" wp14:anchorId="20747111" wp14:editId="3902D309">
          <wp:simplePos x="0" y="0"/>
          <wp:positionH relativeFrom="margin">
            <wp:align>right</wp:align>
          </wp:positionH>
          <wp:positionV relativeFrom="paragraph">
            <wp:posOffset>33655</wp:posOffset>
          </wp:positionV>
          <wp:extent cx="927735" cy="381000"/>
          <wp:effectExtent l="0" t="0" r="5715" b="0"/>
          <wp:wrapNone/>
          <wp:docPr id="1060943507" name="Image 5" descr="Une image contenant Graphique, logo, Police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514867" name="Image 5" descr="Une image contenant Graphique, logo, Police, graphism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CDBF55" w14:textId="77777777" w:rsidR="00D950D7" w:rsidRDefault="00D950D7" w:rsidP="00D950D7">
    <w:pPr>
      <w:pStyle w:val="En-tte"/>
      <w:rPr>
        <w:noProof/>
        <w:lang w:eastAsia="fr-FR"/>
      </w:rPr>
    </w:pPr>
  </w:p>
  <w:p w14:paraId="0531CECA" w14:textId="77777777" w:rsidR="00D950D7" w:rsidRDefault="00D950D7" w:rsidP="00D950D7">
    <w:pPr>
      <w:pStyle w:val="En-tte"/>
      <w:rPr>
        <w:noProof/>
        <w:lang w:eastAsia="fr-FR"/>
      </w:rPr>
    </w:pPr>
  </w:p>
  <w:p w14:paraId="62D6C39E" w14:textId="77777777" w:rsidR="00D950D7" w:rsidRDefault="00D950D7" w:rsidP="00D950D7">
    <w:pPr>
      <w:pStyle w:val="En-tte"/>
      <w:rPr>
        <w:noProof/>
        <w:lang w:eastAsia="fr-FR"/>
      </w:rPr>
    </w:pPr>
  </w:p>
  <w:p w14:paraId="641B72FE" w14:textId="77777777" w:rsidR="00D950D7" w:rsidRDefault="00D950D7" w:rsidP="00D950D7">
    <w:pPr>
      <w:pStyle w:val="En-tte"/>
      <w:rPr>
        <w:noProof/>
        <w:lang w:eastAsia="fr-FR"/>
      </w:rPr>
    </w:pPr>
  </w:p>
  <w:p w14:paraId="05064470" w14:textId="690F8A82" w:rsidR="00444874" w:rsidRPr="00F60F23" w:rsidRDefault="00444874">
    <w:pPr>
      <w:pStyle w:val="En-tte"/>
      <w:rPr>
        <w:noProof/>
        <w:sz w:val="18"/>
        <w:szCs w:val="18"/>
        <w:lang w:eastAsia="fr-FR"/>
      </w:rPr>
    </w:pPr>
  </w:p>
  <w:p w14:paraId="5C7C20E0" w14:textId="77777777" w:rsidR="00444874" w:rsidRDefault="0044487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6015" w14:textId="047BF651" w:rsidR="00504804" w:rsidRDefault="00504804" w:rsidP="00504804">
    <w:pPr>
      <w:pStyle w:val="En-tte"/>
      <w:rPr>
        <w:noProof/>
        <w:lang w:eastAsia="fr-FR"/>
      </w:rPr>
    </w:pPr>
  </w:p>
  <w:p w14:paraId="0B81D834" w14:textId="40193082" w:rsidR="00504804" w:rsidRDefault="00504804" w:rsidP="00504804">
    <w:pPr>
      <w:pStyle w:val="En-tte"/>
      <w:rPr>
        <w:noProof/>
        <w:lang w:eastAsia="fr-FR"/>
      </w:rPr>
    </w:pPr>
  </w:p>
  <w:p w14:paraId="0F4FFCD0" w14:textId="2166C97D" w:rsidR="00504804" w:rsidRDefault="009F30E9" w:rsidP="00CC5847">
    <w:pPr>
      <w:pStyle w:val="En-tte"/>
      <w:jc w:val="right"/>
      <w:rPr>
        <w:noProof/>
        <w:lang w:eastAsia="fr-FR"/>
      </w:rPr>
    </w:pPr>
    <w:r w:rsidRPr="0057283B">
      <w:rPr>
        <w:rFonts w:cs="Arial"/>
        <w:noProof/>
        <w:sz w:val="18"/>
        <w:szCs w:val="20"/>
      </w:rPr>
      <w:drawing>
        <wp:anchor distT="0" distB="0" distL="114300" distR="114300" simplePos="0" relativeHeight="251661312" behindDoc="0" locked="0" layoutInCell="1" allowOverlap="1" wp14:anchorId="6F3D7AD3" wp14:editId="34584D39">
          <wp:simplePos x="0" y="0"/>
          <wp:positionH relativeFrom="margin">
            <wp:align>right</wp:align>
          </wp:positionH>
          <wp:positionV relativeFrom="paragraph">
            <wp:posOffset>40005</wp:posOffset>
          </wp:positionV>
          <wp:extent cx="927735" cy="381000"/>
          <wp:effectExtent l="0" t="0" r="5715" b="0"/>
          <wp:wrapNone/>
          <wp:docPr id="1969323183" name="Image 5" descr="Une image contenant Graphique, logo, Police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514867" name="Image 5" descr="Une image contenant Graphique, logo, Police, graphism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A27AB4" w14:textId="354C01E6" w:rsidR="00504804" w:rsidRDefault="00504804" w:rsidP="00504804">
    <w:pPr>
      <w:pStyle w:val="En-tte"/>
      <w:rPr>
        <w:noProof/>
        <w:lang w:eastAsia="fr-FR"/>
      </w:rPr>
    </w:pPr>
  </w:p>
  <w:p w14:paraId="1649F547" w14:textId="6FC759FB" w:rsidR="00504804" w:rsidRDefault="00504804" w:rsidP="00504804">
    <w:pPr>
      <w:pStyle w:val="En-tte"/>
      <w:rPr>
        <w:noProof/>
        <w:lang w:eastAsia="fr-FR"/>
      </w:rPr>
    </w:pPr>
  </w:p>
  <w:p w14:paraId="2E536CE0" w14:textId="77777777" w:rsidR="00504804" w:rsidRDefault="00504804" w:rsidP="00504804">
    <w:pPr>
      <w:pStyle w:val="En-tte"/>
      <w:rPr>
        <w:noProof/>
        <w:lang w:eastAsia="fr-FR"/>
      </w:rPr>
    </w:pPr>
  </w:p>
  <w:p w14:paraId="51849D2C" w14:textId="77777777" w:rsidR="00504804" w:rsidRDefault="00504804" w:rsidP="00504804">
    <w:pPr>
      <w:pStyle w:val="En-tte"/>
      <w:rPr>
        <w:noProof/>
        <w:lang w:eastAsia="fr-FR"/>
      </w:rPr>
    </w:pPr>
  </w:p>
  <w:p w14:paraId="3CCA7C81" w14:textId="77777777" w:rsidR="00444874" w:rsidRDefault="004448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6" style="width:6pt;height:6pt" coordsize="" o:spt="100" o:bullet="t" adj="0,,0" path="" stroked="f">
        <v:stroke joinstyle="miter"/>
        <v:imagedata r:id="rId1" o:title="image28"/>
        <v:formulas/>
        <v:path o:connecttype="segments"/>
      </v:shape>
    </w:pict>
  </w:numPicBullet>
  <w:abstractNum w:abstractNumId="0" w15:restartNumberingAfterBreak="0">
    <w:nsid w:val="02454A4F"/>
    <w:multiLevelType w:val="multilevel"/>
    <w:tmpl w:val="E6B2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9C69A1"/>
    <w:multiLevelType w:val="multilevel"/>
    <w:tmpl w:val="3FCE3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8B0B05"/>
    <w:multiLevelType w:val="hybridMultilevel"/>
    <w:tmpl w:val="00BEE04C"/>
    <w:lvl w:ilvl="0" w:tplc="040C000B">
      <w:start w:val="1"/>
      <w:numFmt w:val="bullet"/>
      <w:lvlText w:val=""/>
      <w:lvlJc w:val="left"/>
      <w:pPr>
        <w:ind w:left="121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3" w15:restartNumberingAfterBreak="0">
    <w:nsid w:val="404D0E10"/>
    <w:multiLevelType w:val="hybridMultilevel"/>
    <w:tmpl w:val="6E3A034C"/>
    <w:lvl w:ilvl="0" w:tplc="6718673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2480A"/>
    <w:multiLevelType w:val="hybridMultilevel"/>
    <w:tmpl w:val="92E8439E"/>
    <w:lvl w:ilvl="0" w:tplc="536846FE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FAB200" w:themeColor="accent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A27FCD"/>
    <w:multiLevelType w:val="hybridMultilevel"/>
    <w:tmpl w:val="4B3A493C"/>
    <w:lvl w:ilvl="0" w:tplc="D2103384">
      <w:start w:val="1"/>
      <w:numFmt w:val="bullet"/>
      <w:pStyle w:val="Textepuce"/>
      <w:lvlText w:val=""/>
      <w:lvlJc w:val="left"/>
      <w:pPr>
        <w:ind w:left="720" w:hanging="360"/>
      </w:pPr>
      <w:rPr>
        <w:rFonts w:ascii="Wingdings" w:hAnsi="Wingdings" w:hint="default"/>
        <w:color w:val="FAB200" w:themeColor="accent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60173E"/>
    <w:multiLevelType w:val="hybridMultilevel"/>
    <w:tmpl w:val="464A1CB2"/>
    <w:lvl w:ilvl="0" w:tplc="1EF85E48">
      <w:start w:val="1"/>
      <w:numFmt w:val="bullet"/>
      <w:lvlText w:val=""/>
      <w:lvlJc w:val="left"/>
      <w:pPr>
        <w:ind w:left="107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59F84351"/>
    <w:multiLevelType w:val="hybridMultilevel"/>
    <w:tmpl w:val="E95E5BF6"/>
    <w:lvl w:ilvl="0" w:tplc="67361E2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FAB200" w:themeColor="accent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210AB"/>
    <w:multiLevelType w:val="multilevel"/>
    <w:tmpl w:val="327C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36D07E3"/>
    <w:multiLevelType w:val="multilevel"/>
    <w:tmpl w:val="8834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858189D"/>
    <w:multiLevelType w:val="multilevel"/>
    <w:tmpl w:val="C694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CE12173"/>
    <w:multiLevelType w:val="multilevel"/>
    <w:tmpl w:val="DD6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5E57D6"/>
    <w:multiLevelType w:val="multilevel"/>
    <w:tmpl w:val="FC26E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2335644">
    <w:abstractNumId w:val="7"/>
  </w:num>
  <w:num w:numId="2" w16cid:durableId="1705249976">
    <w:abstractNumId w:val="4"/>
  </w:num>
  <w:num w:numId="3" w16cid:durableId="1590112562">
    <w:abstractNumId w:val="5"/>
  </w:num>
  <w:num w:numId="4" w16cid:durableId="71894128">
    <w:abstractNumId w:val="3"/>
  </w:num>
  <w:num w:numId="5" w16cid:durableId="2084058975">
    <w:abstractNumId w:val="6"/>
  </w:num>
  <w:num w:numId="6" w16cid:durableId="1979214247">
    <w:abstractNumId w:val="8"/>
  </w:num>
  <w:num w:numId="7" w16cid:durableId="836070824">
    <w:abstractNumId w:val="12"/>
  </w:num>
  <w:num w:numId="8" w16cid:durableId="1573587917">
    <w:abstractNumId w:val="0"/>
  </w:num>
  <w:num w:numId="9" w16cid:durableId="1793209887">
    <w:abstractNumId w:val="10"/>
  </w:num>
  <w:num w:numId="10" w16cid:durableId="1851606476">
    <w:abstractNumId w:val="11"/>
  </w:num>
  <w:num w:numId="11" w16cid:durableId="590623977">
    <w:abstractNumId w:val="9"/>
  </w:num>
  <w:num w:numId="12" w16cid:durableId="1229455665">
    <w:abstractNumId w:val="1"/>
  </w:num>
  <w:num w:numId="13" w16cid:durableId="1733653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FA7"/>
    <w:rsid w:val="000026C4"/>
    <w:rsid w:val="00006695"/>
    <w:rsid w:val="00010C1C"/>
    <w:rsid w:val="0001686A"/>
    <w:rsid w:val="00020955"/>
    <w:rsid w:val="00021BC1"/>
    <w:rsid w:val="00041DE8"/>
    <w:rsid w:val="00050276"/>
    <w:rsid w:val="00050725"/>
    <w:rsid w:val="00051B60"/>
    <w:rsid w:val="0005294D"/>
    <w:rsid w:val="00054212"/>
    <w:rsid w:val="0005591F"/>
    <w:rsid w:val="000663FC"/>
    <w:rsid w:val="00066C09"/>
    <w:rsid w:val="00071CD2"/>
    <w:rsid w:val="000855FE"/>
    <w:rsid w:val="000971EF"/>
    <w:rsid w:val="000A0F06"/>
    <w:rsid w:val="000A3648"/>
    <w:rsid w:val="000B6C82"/>
    <w:rsid w:val="000C05A6"/>
    <w:rsid w:val="000C2CF4"/>
    <w:rsid w:val="000D1906"/>
    <w:rsid w:val="000D364D"/>
    <w:rsid w:val="000E6B40"/>
    <w:rsid w:val="000F66BE"/>
    <w:rsid w:val="00103DD9"/>
    <w:rsid w:val="0011184A"/>
    <w:rsid w:val="00114876"/>
    <w:rsid w:val="00121DFC"/>
    <w:rsid w:val="00122B6A"/>
    <w:rsid w:val="00151874"/>
    <w:rsid w:val="00151A41"/>
    <w:rsid w:val="00171AA4"/>
    <w:rsid w:val="00174FFE"/>
    <w:rsid w:val="001816AF"/>
    <w:rsid w:val="00181EA7"/>
    <w:rsid w:val="001872E4"/>
    <w:rsid w:val="00193F51"/>
    <w:rsid w:val="00195025"/>
    <w:rsid w:val="001C2BDB"/>
    <w:rsid w:val="001D29CE"/>
    <w:rsid w:val="001D3547"/>
    <w:rsid w:val="001D3FD6"/>
    <w:rsid w:val="001E1519"/>
    <w:rsid w:val="001E1F1E"/>
    <w:rsid w:val="001E32C4"/>
    <w:rsid w:val="002008E7"/>
    <w:rsid w:val="0021312D"/>
    <w:rsid w:val="0024394B"/>
    <w:rsid w:val="00245FB6"/>
    <w:rsid w:val="00253B4E"/>
    <w:rsid w:val="002742BE"/>
    <w:rsid w:val="002876B3"/>
    <w:rsid w:val="002A0CBC"/>
    <w:rsid w:val="002A2747"/>
    <w:rsid w:val="002B0F1D"/>
    <w:rsid w:val="002E21CE"/>
    <w:rsid w:val="00311290"/>
    <w:rsid w:val="003117A3"/>
    <w:rsid w:val="00312E46"/>
    <w:rsid w:val="00316C7E"/>
    <w:rsid w:val="00323B2D"/>
    <w:rsid w:val="00330179"/>
    <w:rsid w:val="00333CBE"/>
    <w:rsid w:val="00343C8F"/>
    <w:rsid w:val="00350CC6"/>
    <w:rsid w:val="003542E6"/>
    <w:rsid w:val="0036780C"/>
    <w:rsid w:val="00372E94"/>
    <w:rsid w:val="00395D89"/>
    <w:rsid w:val="003D4F52"/>
    <w:rsid w:val="003D5027"/>
    <w:rsid w:val="003D5723"/>
    <w:rsid w:val="003E324B"/>
    <w:rsid w:val="003E5731"/>
    <w:rsid w:val="003F46E8"/>
    <w:rsid w:val="00401AB1"/>
    <w:rsid w:val="00412A85"/>
    <w:rsid w:val="00416A81"/>
    <w:rsid w:val="00423BEB"/>
    <w:rsid w:val="004400BB"/>
    <w:rsid w:val="00444874"/>
    <w:rsid w:val="004553FA"/>
    <w:rsid w:val="00472030"/>
    <w:rsid w:val="00474902"/>
    <w:rsid w:val="0047555E"/>
    <w:rsid w:val="00484C89"/>
    <w:rsid w:val="00492DAA"/>
    <w:rsid w:val="004C1B6F"/>
    <w:rsid w:val="004C35F0"/>
    <w:rsid w:val="004C586A"/>
    <w:rsid w:val="004C6E30"/>
    <w:rsid w:val="004D1CCC"/>
    <w:rsid w:val="004D6688"/>
    <w:rsid w:val="004F004C"/>
    <w:rsid w:val="004F4D1F"/>
    <w:rsid w:val="00504804"/>
    <w:rsid w:val="00513EDF"/>
    <w:rsid w:val="0052283B"/>
    <w:rsid w:val="00551B47"/>
    <w:rsid w:val="00564168"/>
    <w:rsid w:val="00573CF5"/>
    <w:rsid w:val="0058315A"/>
    <w:rsid w:val="00585C12"/>
    <w:rsid w:val="0059117A"/>
    <w:rsid w:val="00597D6A"/>
    <w:rsid w:val="005B15F7"/>
    <w:rsid w:val="005B60B9"/>
    <w:rsid w:val="005C1823"/>
    <w:rsid w:val="005C6612"/>
    <w:rsid w:val="005E0ED1"/>
    <w:rsid w:val="005E16BD"/>
    <w:rsid w:val="005E4CE5"/>
    <w:rsid w:val="005E6174"/>
    <w:rsid w:val="005E6877"/>
    <w:rsid w:val="005E68E3"/>
    <w:rsid w:val="005F2446"/>
    <w:rsid w:val="005F6608"/>
    <w:rsid w:val="006061DE"/>
    <w:rsid w:val="006268F5"/>
    <w:rsid w:val="00637948"/>
    <w:rsid w:val="00642661"/>
    <w:rsid w:val="006445BE"/>
    <w:rsid w:val="00655C0B"/>
    <w:rsid w:val="006761E4"/>
    <w:rsid w:val="006773C1"/>
    <w:rsid w:val="0069531D"/>
    <w:rsid w:val="006B1675"/>
    <w:rsid w:val="006B43B5"/>
    <w:rsid w:val="006C5B00"/>
    <w:rsid w:val="006D0F40"/>
    <w:rsid w:val="006D444E"/>
    <w:rsid w:val="006D600D"/>
    <w:rsid w:val="006F1EC0"/>
    <w:rsid w:val="006F5F59"/>
    <w:rsid w:val="0071380E"/>
    <w:rsid w:val="00716857"/>
    <w:rsid w:val="00724C2C"/>
    <w:rsid w:val="0072528C"/>
    <w:rsid w:val="00735703"/>
    <w:rsid w:val="00761F01"/>
    <w:rsid w:val="0076564D"/>
    <w:rsid w:val="00770C79"/>
    <w:rsid w:val="00775959"/>
    <w:rsid w:val="007765F2"/>
    <w:rsid w:val="007835EA"/>
    <w:rsid w:val="0078426F"/>
    <w:rsid w:val="007A5474"/>
    <w:rsid w:val="007B2B8A"/>
    <w:rsid w:val="007D72A3"/>
    <w:rsid w:val="007E13B3"/>
    <w:rsid w:val="007E1B5F"/>
    <w:rsid w:val="007E21FB"/>
    <w:rsid w:val="007E33A5"/>
    <w:rsid w:val="007F1138"/>
    <w:rsid w:val="0080003C"/>
    <w:rsid w:val="00804864"/>
    <w:rsid w:val="00806138"/>
    <w:rsid w:val="008068D7"/>
    <w:rsid w:val="008177C6"/>
    <w:rsid w:val="00825C71"/>
    <w:rsid w:val="00826EEC"/>
    <w:rsid w:val="00840B3E"/>
    <w:rsid w:val="008461C9"/>
    <w:rsid w:val="00851449"/>
    <w:rsid w:val="00852D14"/>
    <w:rsid w:val="00857900"/>
    <w:rsid w:val="008734CA"/>
    <w:rsid w:val="008745B7"/>
    <w:rsid w:val="008909B7"/>
    <w:rsid w:val="00892274"/>
    <w:rsid w:val="00895E9F"/>
    <w:rsid w:val="008A16B5"/>
    <w:rsid w:val="008A2454"/>
    <w:rsid w:val="008A67AA"/>
    <w:rsid w:val="008B3F1C"/>
    <w:rsid w:val="008C6933"/>
    <w:rsid w:val="008D64D5"/>
    <w:rsid w:val="008E212A"/>
    <w:rsid w:val="00900AB3"/>
    <w:rsid w:val="009030FA"/>
    <w:rsid w:val="0091546E"/>
    <w:rsid w:val="00916503"/>
    <w:rsid w:val="00927D96"/>
    <w:rsid w:val="0093032A"/>
    <w:rsid w:val="00937549"/>
    <w:rsid w:val="00945FCC"/>
    <w:rsid w:val="0095577B"/>
    <w:rsid w:val="00975D27"/>
    <w:rsid w:val="009A6FC4"/>
    <w:rsid w:val="009B25D2"/>
    <w:rsid w:val="009C4929"/>
    <w:rsid w:val="009C53FD"/>
    <w:rsid w:val="009D4D72"/>
    <w:rsid w:val="009E4B28"/>
    <w:rsid w:val="009F30E9"/>
    <w:rsid w:val="00A033F2"/>
    <w:rsid w:val="00A053B3"/>
    <w:rsid w:val="00A07565"/>
    <w:rsid w:val="00A212CD"/>
    <w:rsid w:val="00A228C8"/>
    <w:rsid w:val="00A423E0"/>
    <w:rsid w:val="00A6469E"/>
    <w:rsid w:val="00A655BF"/>
    <w:rsid w:val="00A7051B"/>
    <w:rsid w:val="00A942BE"/>
    <w:rsid w:val="00A95CE6"/>
    <w:rsid w:val="00AA3749"/>
    <w:rsid w:val="00AA475F"/>
    <w:rsid w:val="00AA5BEC"/>
    <w:rsid w:val="00AB55CC"/>
    <w:rsid w:val="00AC42A8"/>
    <w:rsid w:val="00AE27CB"/>
    <w:rsid w:val="00AE3E5E"/>
    <w:rsid w:val="00AF315F"/>
    <w:rsid w:val="00AF78CD"/>
    <w:rsid w:val="00B00E3B"/>
    <w:rsid w:val="00B169F8"/>
    <w:rsid w:val="00B17894"/>
    <w:rsid w:val="00B2691D"/>
    <w:rsid w:val="00B34CCE"/>
    <w:rsid w:val="00B37A4B"/>
    <w:rsid w:val="00B37D43"/>
    <w:rsid w:val="00B6632D"/>
    <w:rsid w:val="00B71136"/>
    <w:rsid w:val="00B83B31"/>
    <w:rsid w:val="00B95515"/>
    <w:rsid w:val="00B95EFA"/>
    <w:rsid w:val="00BA49CC"/>
    <w:rsid w:val="00BA7FA7"/>
    <w:rsid w:val="00BB45C3"/>
    <w:rsid w:val="00BB63D0"/>
    <w:rsid w:val="00BD2472"/>
    <w:rsid w:val="00BE445A"/>
    <w:rsid w:val="00BE605D"/>
    <w:rsid w:val="00BF3CBF"/>
    <w:rsid w:val="00C00A60"/>
    <w:rsid w:val="00C14CA6"/>
    <w:rsid w:val="00C21EC0"/>
    <w:rsid w:val="00C33C48"/>
    <w:rsid w:val="00C43B4B"/>
    <w:rsid w:val="00C4511E"/>
    <w:rsid w:val="00C45E32"/>
    <w:rsid w:val="00C77188"/>
    <w:rsid w:val="00C874CF"/>
    <w:rsid w:val="00C906AA"/>
    <w:rsid w:val="00C9588E"/>
    <w:rsid w:val="00C96F31"/>
    <w:rsid w:val="00CB02BD"/>
    <w:rsid w:val="00CB6733"/>
    <w:rsid w:val="00CC2B98"/>
    <w:rsid w:val="00CC5847"/>
    <w:rsid w:val="00CC786A"/>
    <w:rsid w:val="00CE0A3A"/>
    <w:rsid w:val="00CF5319"/>
    <w:rsid w:val="00D1148B"/>
    <w:rsid w:val="00D147EB"/>
    <w:rsid w:val="00D22A78"/>
    <w:rsid w:val="00D35488"/>
    <w:rsid w:val="00D46A83"/>
    <w:rsid w:val="00D55E55"/>
    <w:rsid w:val="00D64EEC"/>
    <w:rsid w:val="00D65261"/>
    <w:rsid w:val="00D718FB"/>
    <w:rsid w:val="00D8317D"/>
    <w:rsid w:val="00D83AF4"/>
    <w:rsid w:val="00D91CBE"/>
    <w:rsid w:val="00D927EB"/>
    <w:rsid w:val="00D950D7"/>
    <w:rsid w:val="00DA478E"/>
    <w:rsid w:val="00DA63AC"/>
    <w:rsid w:val="00DB4547"/>
    <w:rsid w:val="00DB79A3"/>
    <w:rsid w:val="00DC61B2"/>
    <w:rsid w:val="00DD098A"/>
    <w:rsid w:val="00DD3736"/>
    <w:rsid w:val="00DE01D5"/>
    <w:rsid w:val="00DE2790"/>
    <w:rsid w:val="00DE5525"/>
    <w:rsid w:val="00DF122A"/>
    <w:rsid w:val="00DF7208"/>
    <w:rsid w:val="00E0445B"/>
    <w:rsid w:val="00E045B7"/>
    <w:rsid w:val="00E1377A"/>
    <w:rsid w:val="00E17CE7"/>
    <w:rsid w:val="00E17DC3"/>
    <w:rsid w:val="00E30361"/>
    <w:rsid w:val="00E64037"/>
    <w:rsid w:val="00E8073C"/>
    <w:rsid w:val="00E80C7F"/>
    <w:rsid w:val="00E8606D"/>
    <w:rsid w:val="00EA03B0"/>
    <w:rsid w:val="00EB77C9"/>
    <w:rsid w:val="00EC6C31"/>
    <w:rsid w:val="00ED0EE9"/>
    <w:rsid w:val="00ED78B2"/>
    <w:rsid w:val="00EE405F"/>
    <w:rsid w:val="00F13DB9"/>
    <w:rsid w:val="00F2029C"/>
    <w:rsid w:val="00F276D0"/>
    <w:rsid w:val="00F40733"/>
    <w:rsid w:val="00F46C91"/>
    <w:rsid w:val="00F55C06"/>
    <w:rsid w:val="00F56E33"/>
    <w:rsid w:val="00F60F23"/>
    <w:rsid w:val="00F64423"/>
    <w:rsid w:val="00F73E96"/>
    <w:rsid w:val="00F91017"/>
    <w:rsid w:val="00F94644"/>
    <w:rsid w:val="00FA05D5"/>
    <w:rsid w:val="00FA3C39"/>
    <w:rsid w:val="00FB074F"/>
    <w:rsid w:val="00FB4371"/>
    <w:rsid w:val="00FB6B01"/>
    <w:rsid w:val="00FE3EF2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50F9CEB7"/>
  <w15:docId w15:val="{B812A822-19B5-452E-91BA-07108AA9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1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2C4"/>
    <w:pPr>
      <w:spacing w:after="0" w:line="240" w:lineRule="atLeast"/>
    </w:pPr>
    <w:rPr>
      <w:color w:val="000000" w:themeColor="text1"/>
    </w:rPr>
  </w:style>
  <w:style w:type="paragraph" w:styleId="Titre1">
    <w:name w:val="heading 1"/>
    <w:basedOn w:val="Normal"/>
    <w:next w:val="Normal"/>
    <w:link w:val="Titre1Car"/>
    <w:uiPriority w:val="9"/>
    <w:qFormat/>
    <w:rsid w:val="00806138"/>
    <w:pPr>
      <w:keepNext/>
      <w:keepLines/>
      <w:spacing w:line="0" w:lineRule="atLeast"/>
      <w:outlineLvl w:val="0"/>
    </w:pPr>
    <w:rPr>
      <w:rFonts w:ascii="Arial" w:eastAsiaTheme="majorEastAsia" w:hAnsi="Arial" w:cstheme="majorBidi"/>
      <w:b/>
      <w:bCs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26EEC"/>
    <w:pPr>
      <w:keepNext/>
      <w:keepLines/>
      <w:spacing w:after="300" w:line="320" w:lineRule="atLeast"/>
      <w:outlineLvl w:val="1"/>
    </w:pPr>
    <w:rPr>
      <w:rFonts w:asciiTheme="majorHAnsi" w:eastAsiaTheme="majorEastAsia" w:hAnsiTheme="majorHAnsi" w:cstheme="majorBidi"/>
      <w:bCs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26EEC"/>
    <w:pPr>
      <w:keepNext/>
      <w:keepLines/>
      <w:spacing w:after="300" w:line="280" w:lineRule="atLeast"/>
      <w:outlineLvl w:val="2"/>
    </w:pPr>
    <w:rPr>
      <w:rFonts w:asciiTheme="majorHAnsi" w:eastAsiaTheme="majorEastAsia" w:hAnsiTheme="majorHAnsi" w:cstheme="majorBidi"/>
      <w:bCs/>
      <w:sz w:val="26"/>
    </w:rPr>
  </w:style>
  <w:style w:type="paragraph" w:styleId="Titre4">
    <w:name w:val="heading 4"/>
    <w:basedOn w:val="Normal"/>
    <w:next w:val="Normal"/>
    <w:link w:val="Titre4Car"/>
    <w:uiPriority w:val="11"/>
    <w:unhideWhenUsed/>
    <w:qFormat/>
    <w:rsid w:val="00826EEC"/>
    <w:pPr>
      <w:keepNext/>
      <w:keepLines/>
      <w:spacing w:after="300"/>
      <w:outlineLvl w:val="3"/>
    </w:pPr>
    <w:rPr>
      <w:rFonts w:asciiTheme="majorHAnsi" w:eastAsiaTheme="majorEastAsia" w:hAnsiTheme="majorHAnsi" w:cstheme="majorBidi"/>
      <w:bCs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A4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478E"/>
    <w:rPr>
      <w:rFonts w:ascii="Tahoma" w:hAnsi="Tahoma" w:cs="Tahoma"/>
      <w:sz w:val="16"/>
      <w:szCs w:val="16"/>
    </w:rPr>
  </w:style>
  <w:style w:type="paragraph" w:customStyle="1" w:styleId="Informationspieddepage">
    <w:name w:val="Informations pied de page"/>
    <w:basedOn w:val="Normal"/>
    <w:qFormat/>
    <w:rsid w:val="0036780C"/>
    <w:pPr>
      <w:framePr w:w="11907" w:h="1134" w:wrap="notBeside" w:vAnchor="page" w:hAnchor="page" w:yAlign="bottom" w:anchorLock="1"/>
      <w:spacing w:line="180" w:lineRule="atLeast"/>
      <w:jc w:val="center"/>
    </w:pPr>
    <w:rPr>
      <w:color w:val="9796A3" w:themeColor="accent6"/>
      <w:sz w:val="15"/>
    </w:rPr>
  </w:style>
  <w:style w:type="paragraph" w:customStyle="1" w:styleId="Pagination">
    <w:name w:val="Pagination"/>
    <w:basedOn w:val="Normal"/>
    <w:qFormat/>
    <w:rsid w:val="005C6612"/>
    <w:pPr>
      <w:spacing w:line="168" w:lineRule="atLeast"/>
      <w:jc w:val="right"/>
    </w:pPr>
    <w:rPr>
      <w:sz w:val="14"/>
    </w:rPr>
  </w:style>
  <w:style w:type="paragraph" w:customStyle="1" w:styleId="Intitulbleugauche">
    <w:name w:val="Intitulé bleu gauche"/>
    <w:basedOn w:val="Normal"/>
    <w:qFormat/>
    <w:rsid w:val="006773C1"/>
    <w:pPr>
      <w:framePr w:wrap="around" w:vAnchor="page" w:hAnchor="margin" w:y="3205"/>
    </w:pPr>
    <w:rPr>
      <w:color w:val="0053A1" w:themeColor="accent1"/>
    </w:rPr>
  </w:style>
  <w:style w:type="paragraph" w:customStyle="1" w:styleId="Intitulgrisgauche">
    <w:name w:val="Intitulé gris gauche"/>
    <w:basedOn w:val="Normal"/>
    <w:qFormat/>
    <w:rsid w:val="006773C1"/>
    <w:pPr>
      <w:framePr w:wrap="around" w:vAnchor="page" w:hAnchor="margin" w:y="3205"/>
      <w:spacing w:line="220" w:lineRule="atLeast"/>
    </w:pPr>
    <w:rPr>
      <w:rFonts w:ascii="Avenir LT Std 35 Light" w:hAnsi="Avenir LT Std 35 Light"/>
      <w:color w:val="9796A3" w:themeColor="accent6"/>
      <w:sz w:val="18"/>
    </w:rPr>
  </w:style>
  <w:style w:type="paragraph" w:customStyle="1" w:styleId="Intitulgrisdroite">
    <w:name w:val="Intitulé gris droite"/>
    <w:basedOn w:val="Normal"/>
    <w:qFormat/>
    <w:rsid w:val="006773C1"/>
    <w:pPr>
      <w:framePr w:wrap="around" w:vAnchor="page" w:hAnchor="margin" w:xAlign="right" w:y="3205"/>
    </w:pPr>
    <w:rPr>
      <w:color w:val="9796A3" w:themeColor="accent6"/>
      <w:sz w:val="20"/>
    </w:rPr>
  </w:style>
  <w:style w:type="paragraph" w:customStyle="1" w:styleId="Intitulobjet">
    <w:name w:val="Intitulé objet"/>
    <w:basedOn w:val="Normal"/>
    <w:qFormat/>
    <w:rsid w:val="006773C1"/>
    <w:rPr>
      <w:caps/>
    </w:rPr>
  </w:style>
  <w:style w:type="paragraph" w:customStyle="1" w:styleId="Textedesaisiejustifi">
    <w:name w:val="Texte de saisie justifié"/>
    <w:basedOn w:val="Normal"/>
    <w:qFormat/>
    <w:rsid w:val="0036780C"/>
    <w:pPr>
      <w:jc w:val="both"/>
    </w:pPr>
  </w:style>
  <w:style w:type="paragraph" w:customStyle="1" w:styleId="Textedesaisie">
    <w:name w:val="Texte de saisie"/>
    <w:basedOn w:val="Normal"/>
    <w:qFormat/>
    <w:rsid w:val="00C21EC0"/>
  </w:style>
  <w:style w:type="paragraph" w:styleId="Titre">
    <w:name w:val="Title"/>
    <w:basedOn w:val="Normal"/>
    <w:next w:val="Normal"/>
    <w:link w:val="TitreCar"/>
    <w:uiPriority w:val="9"/>
    <w:qFormat/>
    <w:rsid w:val="00826EEC"/>
    <w:pPr>
      <w:spacing w:after="300" w:line="540" w:lineRule="atLeast"/>
    </w:pPr>
    <w:rPr>
      <w:rFonts w:asciiTheme="majorHAnsi" w:eastAsiaTheme="majorEastAsia" w:hAnsiTheme="majorHAnsi" w:cstheme="majorBidi"/>
      <w:caps/>
      <w:kern w:val="28"/>
      <w:sz w:val="38"/>
      <w:szCs w:val="52"/>
    </w:rPr>
  </w:style>
  <w:style w:type="character" w:customStyle="1" w:styleId="TitreCar">
    <w:name w:val="Titre Car"/>
    <w:basedOn w:val="Policepardfaut"/>
    <w:link w:val="Titre"/>
    <w:uiPriority w:val="9"/>
    <w:rsid w:val="00826EEC"/>
    <w:rPr>
      <w:rFonts w:asciiTheme="majorHAnsi" w:eastAsiaTheme="majorEastAsia" w:hAnsiTheme="majorHAnsi" w:cstheme="majorBidi"/>
      <w:caps/>
      <w:color w:val="000000" w:themeColor="text1"/>
      <w:kern w:val="28"/>
      <w:sz w:val="38"/>
      <w:szCs w:val="52"/>
    </w:rPr>
  </w:style>
  <w:style w:type="paragraph" w:styleId="Sous-titre">
    <w:name w:val="Subtitle"/>
    <w:basedOn w:val="Normal"/>
    <w:next w:val="Normal"/>
    <w:link w:val="Sous-titreCar"/>
    <w:uiPriority w:val="10"/>
    <w:qFormat/>
    <w:rsid w:val="00826EEC"/>
    <w:pPr>
      <w:numPr>
        <w:ilvl w:val="1"/>
      </w:numPr>
      <w:spacing w:line="260" w:lineRule="atLeast"/>
    </w:pPr>
    <w:rPr>
      <w:rFonts w:asciiTheme="majorHAnsi" w:eastAsiaTheme="majorEastAsia" w:hAnsiTheme="majorHAnsi" w:cstheme="majorBidi"/>
      <w:iCs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0"/>
    <w:rsid w:val="00826EEC"/>
    <w:rPr>
      <w:rFonts w:asciiTheme="majorHAnsi" w:eastAsiaTheme="majorEastAsia" w:hAnsiTheme="majorHAnsi" w:cstheme="majorBidi"/>
      <w:iCs/>
      <w:color w:val="000000" w:themeColor="text1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806138"/>
    <w:rPr>
      <w:rFonts w:ascii="Arial" w:eastAsiaTheme="majorEastAsia" w:hAnsi="Arial" w:cstheme="majorBidi"/>
      <w:b/>
      <w:bCs/>
      <w:color w:val="000000" w:themeColor="text1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826EEC"/>
    <w:rPr>
      <w:rFonts w:asciiTheme="majorHAnsi" w:eastAsiaTheme="majorEastAsia" w:hAnsiTheme="majorHAnsi" w:cstheme="majorBidi"/>
      <w:bCs/>
      <w:color w:val="000000" w:themeColor="text1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26EEC"/>
    <w:rPr>
      <w:rFonts w:asciiTheme="majorHAnsi" w:eastAsiaTheme="majorEastAsia" w:hAnsiTheme="majorHAnsi" w:cstheme="majorBidi"/>
      <w:bCs/>
      <w:color w:val="000000" w:themeColor="text1"/>
      <w:sz w:val="26"/>
    </w:rPr>
  </w:style>
  <w:style w:type="paragraph" w:customStyle="1" w:styleId="Textedelobjet">
    <w:name w:val="Texte de l'objet"/>
    <w:basedOn w:val="Normal"/>
    <w:qFormat/>
    <w:rsid w:val="006773C1"/>
  </w:style>
  <w:style w:type="paragraph" w:customStyle="1" w:styleId="Datedudocument">
    <w:name w:val="Date du document"/>
    <w:basedOn w:val="Normal"/>
    <w:qFormat/>
    <w:rsid w:val="006773C1"/>
    <w:pPr>
      <w:framePr w:wrap="around" w:vAnchor="page" w:hAnchor="margin" w:xAlign="right" w:y="3205"/>
      <w:spacing w:line="220" w:lineRule="atLeast"/>
      <w:jc w:val="right"/>
    </w:pPr>
    <w:rPr>
      <w:sz w:val="18"/>
    </w:rPr>
  </w:style>
  <w:style w:type="paragraph" w:customStyle="1" w:styleId="Visuel">
    <w:name w:val="Visuel"/>
    <w:basedOn w:val="Normal"/>
    <w:qFormat/>
    <w:rsid w:val="00B37D43"/>
    <w:pPr>
      <w:framePr w:w="11907" w:h="1134" w:wrap="notBeside" w:vAnchor="page" w:hAnchor="page" w:yAlign="bottom" w:anchorLock="1"/>
      <w:ind w:left="-28"/>
    </w:pPr>
    <w:rPr>
      <w:noProof/>
      <w:lang w:eastAsia="fr-FR"/>
    </w:rPr>
  </w:style>
  <w:style w:type="character" w:customStyle="1" w:styleId="Textebleu">
    <w:name w:val="Texte bleu"/>
    <w:basedOn w:val="Policepardfaut"/>
    <w:uiPriority w:val="1"/>
    <w:qFormat/>
    <w:rsid w:val="008A2454"/>
    <w:rPr>
      <w:rFonts w:asciiTheme="majorHAnsi" w:hAnsiTheme="majorHAnsi"/>
      <w:color w:val="0053A1" w:themeColor="accent1"/>
      <w:lang w:val="fr-FR"/>
    </w:rPr>
  </w:style>
  <w:style w:type="character" w:styleId="Lienhypertexte">
    <w:name w:val="Hyperlink"/>
    <w:basedOn w:val="Policepardfaut"/>
    <w:uiPriority w:val="99"/>
    <w:rsid w:val="00444874"/>
    <w:rPr>
      <w:color w:val="000000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11"/>
    <w:rsid w:val="00826EEC"/>
    <w:rPr>
      <w:rFonts w:asciiTheme="majorHAnsi" w:eastAsiaTheme="majorEastAsia" w:hAnsiTheme="majorHAnsi" w:cstheme="majorBidi"/>
      <w:bCs/>
      <w:iCs/>
      <w:color w:val="000000" w:themeColor="text1"/>
    </w:rPr>
  </w:style>
  <w:style w:type="paragraph" w:customStyle="1" w:styleId="Textepuce">
    <w:name w:val="Texte puce"/>
    <w:basedOn w:val="Textedesaisie"/>
    <w:qFormat/>
    <w:rsid w:val="00826EEC"/>
    <w:pPr>
      <w:numPr>
        <w:numId w:val="3"/>
      </w:numPr>
      <w:ind w:left="1271" w:hanging="420"/>
    </w:pPr>
  </w:style>
  <w:style w:type="paragraph" w:customStyle="1" w:styleId="Default">
    <w:name w:val="Default"/>
    <w:rsid w:val="00071CD2"/>
    <w:pPr>
      <w:autoSpaceDE w:val="0"/>
      <w:autoSpaceDN w:val="0"/>
      <w:adjustRightInd w:val="0"/>
      <w:spacing w:after="0" w:line="240" w:lineRule="auto"/>
    </w:pPr>
    <w:rPr>
      <w:rFonts w:ascii="HelveticaNeueLT Std Lt" w:hAnsi="HelveticaNeueLT Std Lt" w:cs="HelveticaNeueLT Std Lt"/>
      <w:color w:val="000000"/>
      <w:sz w:val="24"/>
      <w:szCs w:val="24"/>
    </w:rPr>
  </w:style>
  <w:style w:type="paragraph" w:styleId="Paragraphedeliste">
    <w:name w:val="List Paragraph"/>
    <w:basedOn w:val="Normal"/>
    <w:uiPriority w:val="1"/>
    <w:qFormat/>
    <w:rsid w:val="002008E7"/>
    <w:pPr>
      <w:ind w:left="720"/>
      <w:contextualSpacing/>
    </w:pPr>
  </w:style>
  <w:style w:type="paragraph" w:customStyle="1" w:styleId="Style1">
    <w:name w:val="Style1"/>
    <w:basedOn w:val="Titre1"/>
    <w:link w:val="Style1Car"/>
    <w:qFormat/>
    <w:rsid w:val="00806138"/>
  </w:style>
  <w:style w:type="paragraph" w:styleId="En-ttedetabledesmatires">
    <w:name w:val="TOC Heading"/>
    <w:basedOn w:val="Titre1"/>
    <w:next w:val="Normal"/>
    <w:uiPriority w:val="39"/>
    <w:unhideWhenUsed/>
    <w:qFormat/>
    <w:rsid w:val="001872E4"/>
    <w:pPr>
      <w:spacing w:before="240" w:line="259" w:lineRule="auto"/>
      <w:outlineLvl w:val="9"/>
    </w:pPr>
    <w:rPr>
      <w:rFonts w:asciiTheme="majorHAnsi" w:hAnsiTheme="majorHAnsi"/>
      <w:b w:val="0"/>
      <w:bCs w:val="0"/>
      <w:color w:val="003D78" w:themeColor="accent1" w:themeShade="BF"/>
      <w:sz w:val="32"/>
      <w:szCs w:val="32"/>
      <w:lang w:eastAsia="fr-FR"/>
    </w:rPr>
  </w:style>
  <w:style w:type="character" w:customStyle="1" w:styleId="Style1Car">
    <w:name w:val="Style1 Car"/>
    <w:basedOn w:val="Titre1Car"/>
    <w:link w:val="Style1"/>
    <w:rsid w:val="00806138"/>
    <w:rPr>
      <w:rFonts w:ascii="Arial" w:eastAsiaTheme="majorEastAsia" w:hAnsi="Arial" w:cstheme="majorBidi"/>
      <w:b/>
      <w:bCs/>
      <w:color w:val="000000" w:themeColor="text1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1872E4"/>
    <w:pPr>
      <w:spacing w:after="100"/>
    </w:pPr>
  </w:style>
  <w:style w:type="paragraph" w:styleId="Corpsdetexte">
    <w:name w:val="Body Text"/>
    <w:basedOn w:val="Normal"/>
    <w:link w:val="CorpsdetexteCar"/>
    <w:uiPriority w:val="1"/>
    <w:qFormat/>
    <w:rsid w:val="000855FE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color w:val="auto"/>
    </w:rPr>
  </w:style>
  <w:style w:type="character" w:customStyle="1" w:styleId="CorpsdetexteCar">
    <w:name w:val="Corps de texte Car"/>
    <w:basedOn w:val="Policepardfaut"/>
    <w:link w:val="Corpsdetexte"/>
    <w:uiPriority w:val="1"/>
    <w:rsid w:val="000855FE"/>
    <w:rPr>
      <w:rFonts w:ascii="Arial" w:eastAsia="Arial" w:hAnsi="Arial" w:cs="Arial"/>
    </w:rPr>
  </w:style>
  <w:style w:type="paragraph" w:customStyle="1" w:styleId="paragraph">
    <w:name w:val="paragraph"/>
    <w:basedOn w:val="Normal"/>
    <w:rsid w:val="004C5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4C586A"/>
  </w:style>
  <w:style w:type="character" w:customStyle="1" w:styleId="eop">
    <w:name w:val="eop"/>
    <w:basedOn w:val="Policepardfaut"/>
    <w:rsid w:val="004C586A"/>
  </w:style>
  <w:style w:type="character" w:styleId="Marquedecommentaire">
    <w:name w:val="annotation reference"/>
    <w:basedOn w:val="Policepardfaut"/>
    <w:uiPriority w:val="99"/>
    <w:semiHidden/>
    <w:unhideWhenUsed/>
    <w:rsid w:val="009B25D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B25D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B25D2"/>
    <w:rPr>
      <w:color w:val="000000" w:themeColor="text1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B25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B25D2"/>
    <w:rPr>
      <w:b/>
      <w:bCs/>
      <w:color w:val="000000" w:themeColor="text1"/>
      <w:sz w:val="20"/>
      <w:szCs w:val="20"/>
    </w:rPr>
  </w:style>
  <w:style w:type="table" w:styleId="Grilledetableauclaire">
    <w:name w:val="Grid Table Light"/>
    <w:basedOn w:val="TableauNormal"/>
    <w:uiPriority w:val="40"/>
    <w:rsid w:val="006F1E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rsid w:val="008514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Q4099\AppData\Roaming\Microsoft\Templates\GRDF_entete.dotx" TargetMode="External"/></Relationships>
</file>

<file path=word/theme/theme1.xml><?xml version="1.0" encoding="utf-8"?>
<a:theme xmlns:a="http://schemas.openxmlformats.org/drawingml/2006/main" name="Thème Office">
  <a:themeElements>
    <a:clrScheme name="GRDF">
      <a:dk1>
        <a:sysClr val="windowText" lastClr="000000"/>
      </a:dk1>
      <a:lt1>
        <a:srgbClr val="FFFFFF"/>
      </a:lt1>
      <a:dk2>
        <a:srgbClr val="662483"/>
      </a:dk2>
      <a:lt2>
        <a:srgbClr val="CCCCC6"/>
      </a:lt2>
      <a:accent1>
        <a:srgbClr val="0053A1"/>
      </a:accent1>
      <a:accent2>
        <a:srgbClr val="009BC4"/>
      </a:accent2>
      <a:accent3>
        <a:srgbClr val="00B1AF"/>
      </a:accent3>
      <a:accent4>
        <a:srgbClr val="71B857"/>
      </a:accent4>
      <a:accent5>
        <a:srgbClr val="FAB200"/>
      </a:accent5>
      <a:accent6>
        <a:srgbClr val="9796A3"/>
      </a:accent6>
      <a:hlink>
        <a:srgbClr val="000000"/>
      </a:hlink>
      <a:folHlink>
        <a:srgbClr val="000000"/>
      </a:folHlink>
    </a:clrScheme>
    <a:fontScheme name="GRDF">
      <a:majorFont>
        <a:latin typeface="Avenir LT Std 65 Medium"/>
        <a:ea typeface=""/>
        <a:cs typeface=""/>
      </a:majorFont>
      <a:minorFont>
        <a:latin typeface="Avenir LT Std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10C36-3D82-404C-8C60-F3BCD175E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GRDF_entete.dotx</Template>
  <TotalTime>207</TotalTime>
  <Pages>3</Pages>
  <Words>622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GRDF</vt:lpstr>
    </vt:vector>
  </TitlesOfParts>
  <Manager>GRDF</Manager>
  <Company>GRDF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GRDF</dc:title>
  <dc:subject>GRDF</dc:subject>
  <dc:creator>JUNCA</dc:creator>
  <cp:lastModifiedBy>VALTON Anne (GRDF)</cp:lastModifiedBy>
  <cp:revision>10</cp:revision>
  <cp:lastPrinted>2025-10-16T12:01:00Z</cp:lastPrinted>
  <dcterms:created xsi:type="dcterms:W3CDTF">2025-09-05T12:53:00Z</dcterms:created>
  <dcterms:modified xsi:type="dcterms:W3CDTF">2026-01-08T19:12:00Z</dcterms:modified>
</cp:coreProperties>
</file>